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B435B" w14:textId="77777777" w:rsidR="0012352A" w:rsidRPr="0012352A" w:rsidRDefault="0012352A" w:rsidP="0012352A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12352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7C3D65F" w14:textId="77777777" w:rsidR="0012352A" w:rsidRPr="0012352A" w:rsidRDefault="0012352A" w:rsidP="0012352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2352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F03CBF6" w14:textId="77777777" w:rsidR="0012352A" w:rsidRPr="0012352A" w:rsidRDefault="0012352A" w:rsidP="0012352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2352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FB460D9" w14:textId="77777777" w:rsidR="0012352A" w:rsidRPr="0012352A" w:rsidRDefault="0012352A" w:rsidP="0012352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2352A">
        <w:rPr>
          <w:rFonts w:ascii="Corbel" w:hAnsi="Corbel"/>
          <w:i/>
          <w:sz w:val="20"/>
          <w:szCs w:val="20"/>
          <w:lang w:eastAsia="ar-SA"/>
        </w:rPr>
        <w:t>(skrajne daty</w:t>
      </w:r>
      <w:r w:rsidRPr="0012352A">
        <w:rPr>
          <w:rFonts w:ascii="Corbel" w:hAnsi="Corbel"/>
          <w:sz w:val="20"/>
          <w:szCs w:val="20"/>
          <w:lang w:eastAsia="ar-SA"/>
        </w:rPr>
        <w:t>)</w:t>
      </w:r>
    </w:p>
    <w:p w14:paraId="3EC988CB" w14:textId="77777777" w:rsidR="0012352A" w:rsidRPr="0012352A" w:rsidRDefault="0012352A" w:rsidP="0012352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2352A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2FC8DD3" w14:textId="77777777" w:rsidR="0012352A" w:rsidRDefault="0012352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8DF32E" w14:textId="5491A890" w:rsidR="0085747A" w:rsidRPr="007362F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62F2">
        <w:rPr>
          <w:rFonts w:ascii="Corbel" w:hAnsi="Corbel"/>
          <w:szCs w:val="24"/>
        </w:rPr>
        <w:t xml:space="preserve">1. </w:t>
      </w:r>
      <w:r w:rsidR="0085747A" w:rsidRPr="007362F2">
        <w:rPr>
          <w:rFonts w:ascii="Corbel" w:hAnsi="Corbel"/>
          <w:szCs w:val="24"/>
        </w:rPr>
        <w:t xml:space="preserve">Podstawowe </w:t>
      </w:r>
      <w:r w:rsidR="00445970" w:rsidRPr="007362F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62F2" w:rsidRPr="007362F2" w14:paraId="1C13DFF5" w14:textId="77777777" w:rsidTr="050FD1E3">
        <w:tc>
          <w:tcPr>
            <w:tcW w:w="2694" w:type="dxa"/>
            <w:vAlign w:val="center"/>
          </w:tcPr>
          <w:p w14:paraId="48B6E1A9" w14:textId="77777777" w:rsidR="0085747A" w:rsidRPr="007362F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FBE1D8" w14:textId="4DEE807E" w:rsidR="0085747A" w:rsidRPr="007362F2" w:rsidRDefault="0035362C" w:rsidP="050FD1E3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  <w:r w:rsidRPr="050FD1E3">
              <w:rPr>
                <w:rFonts w:cs="Calibri"/>
                <w:b/>
                <w:bCs/>
              </w:rPr>
              <w:t>Kontrola i nadzór nad gospodarką komunalną</w:t>
            </w:r>
          </w:p>
        </w:tc>
      </w:tr>
      <w:tr w:rsidR="007362F2" w:rsidRPr="007362F2" w14:paraId="325E745B" w14:textId="77777777" w:rsidTr="050FD1E3">
        <w:tc>
          <w:tcPr>
            <w:tcW w:w="2694" w:type="dxa"/>
            <w:vAlign w:val="center"/>
          </w:tcPr>
          <w:p w14:paraId="41836E3B" w14:textId="77777777" w:rsidR="0085747A" w:rsidRPr="007362F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362F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28980F" w14:textId="146E851F" w:rsidR="0085747A" w:rsidRPr="007362F2" w:rsidRDefault="0035362C" w:rsidP="00A35A26">
            <w:pPr>
              <w:spacing w:after="0" w:line="240" w:lineRule="auto"/>
              <w:rPr>
                <w:rFonts w:cs="Calibri"/>
                <w:lang w:eastAsia="pl-PL"/>
              </w:rPr>
            </w:pPr>
            <w:r w:rsidRPr="007362F2">
              <w:rPr>
                <w:rFonts w:cs="Calibri"/>
              </w:rPr>
              <w:t>A2SO48</w:t>
            </w:r>
          </w:p>
        </w:tc>
      </w:tr>
      <w:tr w:rsidR="007362F2" w:rsidRPr="007362F2" w14:paraId="01074105" w14:textId="77777777" w:rsidTr="050FD1E3">
        <w:tc>
          <w:tcPr>
            <w:tcW w:w="2694" w:type="dxa"/>
            <w:vAlign w:val="center"/>
          </w:tcPr>
          <w:p w14:paraId="6CA29907" w14:textId="77777777" w:rsidR="006D5C0A" w:rsidRPr="007362F2" w:rsidRDefault="006D5C0A" w:rsidP="006D5C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4D596CF" w14:textId="7AEEBCAB" w:rsidR="006D5C0A" w:rsidRPr="007362F2" w:rsidRDefault="006D5C0A" w:rsidP="050FD1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7362F2" w:rsidRPr="007362F2" w14:paraId="71C2BC76" w14:textId="77777777" w:rsidTr="050FD1E3">
        <w:tc>
          <w:tcPr>
            <w:tcW w:w="2694" w:type="dxa"/>
            <w:vAlign w:val="center"/>
          </w:tcPr>
          <w:p w14:paraId="0E560AAD" w14:textId="77777777" w:rsidR="006D5C0A" w:rsidRPr="007362F2" w:rsidRDefault="006D5C0A" w:rsidP="006D5C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5E4489F" w14:textId="488710EC" w:rsidR="006D5C0A" w:rsidRPr="007362F2" w:rsidRDefault="75B18B78" w:rsidP="050FD1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6D5C0A"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="007362F2" w:rsidRPr="007362F2" w14:paraId="794AEB62" w14:textId="77777777" w:rsidTr="050FD1E3">
        <w:tc>
          <w:tcPr>
            <w:tcW w:w="2694" w:type="dxa"/>
            <w:vAlign w:val="center"/>
          </w:tcPr>
          <w:p w14:paraId="56C4E201" w14:textId="77777777" w:rsidR="00A35A26" w:rsidRPr="007362F2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1F2E95" w14:textId="760B061F" w:rsidR="00A35A26" w:rsidRPr="007362F2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</w:t>
            </w:r>
            <w:r w:rsidR="00194879"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racja</w:t>
            </w:r>
          </w:p>
        </w:tc>
      </w:tr>
      <w:tr w:rsidR="007362F2" w:rsidRPr="007362F2" w14:paraId="02AB5364" w14:textId="77777777" w:rsidTr="050FD1E3">
        <w:tc>
          <w:tcPr>
            <w:tcW w:w="2694" w:type="dxa"/>
            <w:vAlign w:val="center"/>
          </w:tcPr>
          <w:p w14:paraId="4A3505F6" w14:textId="77777777" w:rsidR="00A35A26" w:rsidRPr="007362F2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3295D7" w14:textId="32F3FBB3" w:rsidR="00A35A26" w:rsidRPr="007362F2" w:rsidRDefault="00194879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7362F2" w:rsidRPr="007362F2" w14:paraId="0CDC0920" w14:textId="77777777" w:rsidTr="050FD1E3">
        <w:tc>
          <w:tcPr>
            <w:tcW w:w="2694" w:type="dxa"/>
            <w:vAlign w:val="center"/>
          </w:tcPr>
          <w:p w14:paraId="01AAE798" w14:textId="77777777" w:rsidR="00A35A26" w:rsidRPr="007362F2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83518B" w14:textId="11401DFB" w:rsidR="00A35A26" w:rsidRPr="007362F2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7362F2" w:rsidRPr="007362F2" w14:paraId="18F674BF" w14:textId="77777777" w:rsidTr="050FD1E3">
        <w:tc>
          <w:tcPr>
            <w:tcW w:w="2694" w:type="dxa"/>
            <w:vAlign w:val="center"/>
          </w:tcPr>
          <w:p w14:paraId="7056D55A" w14:textId="77777777" w:rsidR="00A35A26" w:rsidRPr="007362F2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43C557" w14:textId="63CAE798" w:rsidR="00A35A26" w:rsidRPr="007362F2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7362F2" w:rsidRPr="007362F2" w14:paraId="3D1DD2A3" w14:textId="77777777" w:rsidTr="050FD1E3">
        <w:tc>
          <w:tcPr>
            <w:tcW w:w="2694" w:type="dxa"/>
            <w:vAlign w:val="center"/>
          </w:tcPr>
          <w:p w14:paraId="41E98A92" w14:textId="77777777" w:rsidR="00A35A26" w:rsidRPr="007362F2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775CBF2" w14:textId="524C2FB8" w:rsidR="00A35A26" w:rsidRPr="007362F2" w:rsidRDefault="00A35A26" w:rsidP="050FD1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3 </w:t>
            </w:r>
          </w:p>
        </w:tc>
      </w:tr>
      <w:tr w:rsidR="007362F2" w:rsidRPr="007362F2" w14:paraId="1E0E0800" w14:textId="77777777" w:rsidTr="050FD1E3">
        <w:tc>
          <w:tcPr>
            <w:tcW w:w="2694" w:type="dxa"/>
            <w:vAlign w:val="center"/>
          </w:tcPr>
          <w:p w14:paraId="3C269B3F" w14:textId="77777777" w:rsidR="00A35A26" w:rsidRPr="007362F2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1E862C" w14:textId="5103900B" w:rsidR="00A35A26" w:rsidRPr="007362F2" w:rsidRDefault="6E8E21B0" w:rsidP="050FD1E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Specjalnościowy </w:t>
            </w:r>
          </w:p>
        </w:tc>
      </w:tr>
      <w:tr w:rsidR="007362F2" w:rsidRPr="007362F2" w14:paraId="7B6E123D" w14:textId="77777777" w:rsidTr="050FD1E3">
        <w:tc>
          <w:tcPr>
            <w:tcW w:w="2694" w:type="dxa"/>
            <w:vAlign w:val="center"/>
          </w:tcPr>
          <w:p w14:paraId="1B559C74" w14:textId="77777777" w:rsidR="00A35A26" w:rsidRPr="007362F2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5FC750" w14:textId="7AECC9B0" w:rsidR="00A35A26" w:rsidRPr="007362F2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7362F2" w:rsidRPr="007362F2" w14:paraId="5DEAC29A" w14:textId="77777777" w:rsidTr="050FD1E3">
        <w:tc>
          <w:tcPr>
            <w:tcW w:w="2694" w:type="dxa"/>
            <w:vAlign w:val="center"/>
          </w:tcPr>
          <w:p w14:paraId="48BEA79E" w14:textId="77777777" w:rsidR="00A35A26" w:rsidRPr="007362F2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31432C" w14:textId="10A03D77" w:rsidR="00A35A26" w:rsidRPr="007362F2" w:rsidRDefault="00E35AFC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dr Konrad Kędzierski</w:t>
            </w:r>
          </w:p>
        </w:tc>
      </w:tr>
      <w:tr w:rsidR="007362F2" w:rsidRPr="007362F2" w14:paraId="70D2FEE4" w14:textId="77777777" w:rsidTr="050FD1E3">
        <w:tc>
          <w:tcPr>
            <w:tcW w:w="2694" w:type="dxa"/>
            <w:vAlign w:val="center"/>
          </w:tcPr>
          <w:p w14:paraId="12388310" w14:textId="77777777" w:rsidR="00E35AFC" w:rsidRPr="007362F2" w:rsidRDefault="00E35AFC" w:rsidP="00E35A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08AC9F" w14:textId="42EB3FC0" w:rsidR="00E35AFC" w:rsidRPr="007362F2" w:rsidRDefault="00E35AFC" w:rsidP="00E35A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dr Konrad Kędzierski</w:t>
            </w:r>
          </w:p>
        </w:tc>
      </w:tr>
    </w:tbl>
    <w:p w14:paraId="69895455" w14:textId="257C44F8" w:rsidR="0085747A" w:rsidRPr="007362F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sz w:val="24"/>
          <w:szCs w:val="24"/>
        </w:rPr>
        <w:t xml:space="preserve">* </w:t>
      </w:r>
      <w:r w:rsidRPr="007362F2">
        <w:rPr>
          <w:rFonts w:ascii="Corbel" w:hAnsi="Corbel"/>
          <w:i/>
          <w:sz w:val="24"/>
          <w:szCs w:val="24"/>
        </w:rPr>
        <w:t>-</w:t>
      </w:r>
      <w:r w:rsidR="00B90885" w:rsidRPr="007362F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362F2">
        <w:rPr>
          <w:rFonts w:ascii="Corbel" w:hAnsi="Corbel"/>
          <w:b w:val="0"/>
          <w:sz w:val="24"/>
          <w:szCs w:val="24"/>
        </w:rPr>
        <w:t>e,</w:t>
      </w:r>
      <w:r w:rsidRPr="007362F2">
        <w:rPr>
          <w:rFonts w:ascii="Corbel" w:hAnsi="Corbel"/>
          <w:i/>
          <w:sz w:val="24"/>
          <w:szCs w:val="24"/>
        </w:rPr>
        <w:t xml:space="preserve"> </w:t>
      </w:r>
      <w:r w:rsidRPr="007362F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362F2">
        <w:rPr>
          <w:rFonts w:ascii="Corbel" w:hAnsi="Corbel"/>
          <w:b w:val="0"/>
          <w:i/>
          <w:sz w:val="24"/>
          <w:szCs w:val="24"/>
        </w:rPr>
        <w:t>w Jednostce</w:t>
      </w:r>
    </w:p>
    <w:p w14:paraId="2CD0C808" w14:textId="77777777" w:rsidR="0085747A" w:rsidRPr="007362F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sz w:val="24"/>
          <w:szCs w:val="24"/>
        </w:rPr>
        <w:t>1.</w:t>
      </w:r>
      <w:r w:rsidR="00E22FBC" w:rsidRPr="007362F2">
        <w:rPr>
          <w:rFonts w:ascii="Corbel" w:hAnsi="Corbel"/>
          <w:sz w:val="24"/>
          <w:szCs w:val="24"/>
        </w:rPr>
        <w:t>1</w:t>
      </w:r>
      <w:r w:rsidRPr="007362F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96B318" w14:textId="77777777" w:rsidR="00923D7D" w:rsidRPr="007362F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795"/>
        <w:gridCol w:w="855"/>
        <w:gridCol w:w="641"/>
        <w:gridCol w:w="948"/>
        <w:gridCol w:w="1189"/>
        <w:gridCol w:w="1505"/>
      </w:tblGrid>
      <w:tr w:rsidR="007362F2" w:rsidRPr="007362F2" w14:paraId="6BF2F783" w14:textId="77777777" w:rsidTr="02A3F7D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7E8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Semestr</w:t>
            </w:r>
          </w:p>
          <w:p w14:paraId="0B0D603F" w14:textId="77777777" w:rsidR="00015B8F" w:rsidRPr="007362F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(</w:t>
            </w:r>
            <w:r w:rsidR="00363F78" w:rsidRPr="007362F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16DF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62F2">
              <w:rPr>
                <w:rFonts w:ascii="Corbel" w:hAnsi="Corbel"/>
                <w:szCs w:val="24"/>
              </w:rPr>
              <w:t>Wykł</w:t>
            </w:r>
            <w:proofErr w:type="spellEnd"/>
            <w:r w:rsidRPr="007362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3583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CDE4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62F2">
              <w:rPr>
                <w:rFonts w:ascii="Corbel" w:hAnsi="Corbel"/>
                <w:szCs w:val="24"/>
              </w:rPr>
              <w:t>Konw</w:t>
            </w:r>
            <w:proofErr w:type="spellEnd"/>
            <w:r w:rsidRPr="007362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5B81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15C4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62F2">
              <w:rPr>
                <w:rFonts w:ascii="Corbel" w:hAnsi="Corbel"/>
                <w:szCs w:val="24"/>
              </w:rPr>
              <w:t>Sem</w:t>
            </w:r>
            <w:proofErr w:type="spellEnd"/>
            <w:r w:rsidRPr="007362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D8FF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6B7B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62F2">
              <w:rPr>
                <w:rFonts w:ascii="Corbel" w:hAnsi="Corbel"/>
                <w:szCs w:val="24"/>
              </w:rPr>
              <w:t>Prakt</w:t>
            </w:r>
            <w:proofErr w:type="spellEnd"/>
            <w:r w:rsidRPr="007362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140C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B2FB" w14:textId="77777777" w:rsidR="00015B8F" w:rsidRPr="007362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62F2">
              <w:rPr>
                <w:rFonts w:ascii="Corbel" w:hAnsi="Corbel"/>
                <w:b/>
                <w:szCs w:val="24"/>
              </w:rPr>
              <w:t>Liczba pkt</w:t>
            </w:r>
            <w:r w:rsidR="00B90885" w:rsidRPr="007362F2">
              <w:rPr>
                <w:rFonts w:ascii="Corbel" w:hAnsi="Corbel"/>
                <w:b/>
                <w:szCs w:val="24"/>
              </w:rPr>
              <w:t>.</w:t>
            </w:r>
            <w:r w:rsidRPr="007362F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362F2" w:rsidRPr="007362F2" w14:paraId="55B13173" w14:textId="77777777" w:rsidTr="02A3F7DF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3C7F" w14:textId="3CEA5EF2" w:rsidR="00015B8F" w:rsidRPr="007362F2" w:rsidRDefault="00E35AFC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2A3F7DF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C129" w14:textId="5F641664" w:rsidR="00015B8F" w:rsidRPr="007362F2" w:rsidRDefault="00194879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2A3F7D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0063" w14:textId="4AE0FA9E" w:rsidR="00015B8F" w:rsidRPr="007362F2" w:rsidRDefault="00194879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2A3F7D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9C2C" w14:textId="77777777" w:rsidR="00015B8F" w:rsidRPr="007362F2" w:rsidRDefault="00015B8F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2565" w14:textId="77777777" w:rsidR="00015B8F" w:rsidRPr="007362F2" w:rsidRDefault="00015B8F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4C43" w14:textId="77777777" w:rsidR="00015B8F" w:rsidRPr="007362F2" w:rsidRDefault="00015B8F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8580" w14:textId="77777777" w:rsidR="00015B8F" w:rsidRPr="007362F2" w:rsidRDefault="00015B8F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D33" w14:textId="77777777" w:rsidR="00015B8F" w:rsidRPr="007362F2" w:rsidRDefault="00015B8F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853B" w14:textId="77777777" w:rsidR="00015B8F" w:rsidRPr="007362F2" w:rsidRDefault="00015B8F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AE4" w14:textId="0E48A7E2" w:rsidR="00015B8F" w:rsidRPr="007362F2" w:rsidRDefault="0FFCC109" w:rsidP="02A3F7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2A3F7D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83104C1" w14:textId="77777777" w:rsidR="00923D7D" w:rsidRPr="007362F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3DA327" w14:textId="77777777" w:rsidR="0085747A" w:rsidRPr="007362F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>1.</w:t>
      </w:r>
      <w:r w:rsidR="00E22FBC" w:rsidRPr="007362F2">
        <w:rPr>
          <w:rFonts w:ascii="Corbel" w:hAnsi="Corbel"/>
          <w:smallCaps w:val="0"/>
          <w:szCs w:val="24"/>
        </w:rPr>
        <w:t>2</w:t>
      </w:r>
      <w:r w:rsidR="00F83B28" w:rsidRPr="007362F2">
        <w:rPr>
          <w:rFonts w:ascii="Corbel" w:hAnsi="Corbel"/>
          <w:smallCaps w:val="0"/>
          <w:szCs w:val="24"/>
        </w:rPr>
        <w:t>.</w:t>
      </w:r>
      <w:r w:rsidR="00F83B28" w:rsidRPr="007362F2">
        <w:rPr>
          <w:rFonts w:ascii="Corbel" w:hAnsi="Corbel"/>
          <w:smallCaps w:val="0"/>
          <w:szCs w:val="24"/>
        </w:rPr>
        <w:tab/>
      </w:r>
      <w:r w:rsidRPr="007362F2">
        <w:rPr>
          <w:rFonts w:ascii="Corbel" w:hAnsi="Corbel"/>
          <w:smallCaps w:val="0"/>
          <w:szCs w:val="24"/>
        </w:rPr>
        <w:t xml:space="preserve">Sposób realizacji zajęć  </w:t>
      </w:r>
    </w:p>
    <w:p w14:paraId="2EA8F885" w14:textId="5AE101E8" w:rsidR="0085747A" w:rsidRPr="007362F2" w:rsidRDefault="1A7E5D21" w:rsidP="050FD1E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50FD1E3">
        <w:rPr>
          <w:rFonts w:ascii="Wingdings" w:eastAsia="Wingdings" w:hAnsi="Wingdings" w:cs="Wingdings"/>
          <w:b w:val="0"/>
        </w:rPr>
        <w:t></w:t>
      </w:r>
      <w:r w:rsidRPr="050FD1E3">
        <w:rPr>
          <w:rFonts w:ascii="Wingdings" w:eastAsia="Wingdings" w:hAnsi="Wingdings" w:cs="Wingdings"/>
          <w:b w:val="0"/>
        </w:rPr>
        <w:t></w:t>
      </w:r>
      <w:r w:rsidR="0085747A" w:rsidRPr="050FD1E3">
        <w:rPr>
          <w:rFonts w:ascii="Corbel" w:hAnsi="Corbel"/>
          <w:b w:val="0"/>
          <w:smallCaps w:val="0"/>
        </w:rPr>
        <w:t xml:space="preserve">zajęcia w formie tradycyjnej </w:t>
      </w:r>
    </w:p>
    <w:p w14:paraId="2352C8A1" w14:textId="221B098D" w:rsidR="0085747A" w:rsidRPr="007362F2" w:rsidRDefault="0019487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62F2">
        <w:rPr>
          <w:rFonts w:ascii="Wingdings" w:eastAsia="Wingdings" w:hAnsi="Wingdings" w:cs="Wingdings"/>
          <w:b w:val="0"/>
          <w:iCs/>
          <w:szCs w:val="24"/>
        </w:rPr>
        <w:t></w:t>
      </w:r>
      <w:r w:rsidR="0085747A" w:rsidRPr="007362F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E798D0" w14:textId="77777777" w:rsidR="0085747A" w:rsidRPr="007362F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DE329E" w14:textId="660B5006" w:rsidR="00E22FBC" w:rsidRPr="007362F2" w:rsidRDefault="00E22FBC" w:rsidP="02A3F7D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2A3F7DF">
        <w:rPr>
          <w:rFonts w:ascii="Corbel" w:hAnsi="Corbel"/>
          <w:smallCaps w:val="0"/>
        </w:rPr>
        <w:t xml:space="preserve">1.3 </w:t>
      </w:r>
      <w:r>
        <w:tab/>
      </w:r>
      <w:r w:rsidRPr="02A3F7DF">
        <w:rPr>
          <w:rFonts w:ascii="Corbel" w:hAnsi="Corbel"/>
          <w:smallCaps w:val="0"/>
        </w:rPr>
        <w:t>For</w:t>
      </w:r>
      <w:r w:rsidR="00445970" w:rsidRPr="02A3F7DF">
        <w:rPr>
          <w:rFonts w:ascii="Corbel" w:hAnsi="Corbel"/>
          <w:smallCaps w:val="0"/>
        </w:rPr>
        <w:t xml:space="preserve">ma zaliczenia przedmiotu </w:t>
      </w:r>
      <w:r w:rsidRPr="02A3F7DF">
        <w:rPr>
          <w:rFonts w:ascii="Corbel" w:hAnsi="Corbel"/>
          <w:smallCaps w:val="0"/>
        </w:rPr>
        <w:t xml:space="preserve">(z toku) </w:t>
      </w:r>
      <w:r w:rsidRPr="02A3F7DF">
        <w:rPr>
          <w:rFonts w:ascii="Corbel" w:hAnsi="Corbel"/>
          <w:b w:val="0"/>
          <w:smallCaps w:val="0"/>
        </w:rPr>
        <w:t>(egzamin, zaliczenie z oceną, zaliczenie bez oceny)</w:t>
      </w:r>
    </w:p>
    <w:p w14:paraId="1EB21697" w14:textId="77777777" w:rsidR="00DB2FDB" w:rsidRPr="007362F2" w:rsidRDefault="00DB2FDB" w:rsidP="00DB2FDB">
      <w:pPr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</w:p>
    <w:p w14:paraId="06660920" w14:textId="6C37407E" w:rsidR="00DB2FDB" w:rsidRPr="007362F2" w:rsidRDefault="00DB2FDB" w:rsidP="00DB2FD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362F2">
        <w:rPr>
          <w:rFonts w:ascii="Corbel" w:eastAsia="Cambria" w:hAnsi="Corbel"/>
          <w:b/>
          <w:sz w:val="24"/>
          <w:szCs w:val="24"/>
        </w:rPr>
        <w:t>W przypadku wykładu</w:t>
      </w:r>
      <w:r w:rsidRPr="007362F2">
        <w:rPr>
          <w:rFonts w:ascii="Corbel" w:eastAsia="Cambria" w:hAnsi="Corbel"/>
          <w:sz w:val="24"/>
          <w:szCs w:val="24"/>
        </w:rPr>
        <w:t xml:space="preserve"> – egzamin w formie pisemnej lub ustnej.</w:t>
      </w:r>
    </w:p>
    <w:p w14:paraId="1378BE56" w14:textId="77777777" w:rsidR="00DB2FDB" w:rsidRPr="007362F2" w:rsidRDefault="00DB2FDB" w:rsidP="00DB2FD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362F2">
        <w:rPr>
          <w:rFonts w:ascii="Corbel" w:eastAsia="Cambria" w:hAnsi="Corbel"/>
          <w:b/>
          <w:sz w:val="24"/>
          <w:szCs w:val="24"/>
        </w:rPr>
        <w:t>W przypadku ćwiczeń</w:t>
      </w:r>
      <w:r w:rsidRPr="007362F2">
        <w:rPr>
          <w:rFonts w:ascii="Corbel" w:eastAsia="Cambria" w:hAnsi="Corbel"/>
          <w:sz w:val="24"/>
          <w:szCs w:val="24"/>
        </w:rPr>
        <w:t xml:space="preserve"> -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 lub referatu.</w:t>
      </w:r>
    </w:p>
    <w:p w14:paraId="05B185C8" w14:textId="77777777" w:rsidR="00DB2FDB" w:rsidRPr="007362F2" w:rsidRDefault="00DB2FD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086344E" w14:textId="1D977E4A" w:rsidR="02A3F7DF" w:rsidRDefault="02A3F7DF" w:rsidP="02A3F7DF">
      <w:pPr>
        <w:pStyle w:val="Punktygwne"/>
        <w:spacing w:before="0" w:after="0"/>
        <w:rPr>
          <w:rFonts w:ascii="Corbel" w:hAnsi="Corbel"/>
        </w:rPr>
      </w:pPr>
    </w:p>
    <w:p w14:paraId="2374C96A" w14:textId="5DD9DEF9" w:rsidR="00E960BB" w:rsidRPr="007362F2" w:rsidRDefault="0012352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br w:type="column"/>
      </w:r>
      <w:r w:rsidR="0085747A" w:rsidRPr="050FD1E3">
        <w:rPr>
          <w:rFonts w:ascii="Corbel" w:hAnsi="Corbel"/>
        </w:rPr>
        <w:lastRenderedPageBreak/>
        <w:t xml:space="preserve">2.Wymagania wstępne </w:t>
      </w:r>
    </w:p>
    <w:p w14:paraId="3C99B347" w14:textId="6FCF7944" w:rsidR="050FD1E3" w:rsidRDefault="050FD1E3" w:rsidP="050FD1E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62F2" w14:paraId="7641A10F" w14:textId="77777777" w:rsidTr="00745302">
        <w:tc>
          <w:tcPr>
            <w:tcW w:w="9670" w:type="dxa"/>
          </w:tcPr>
          <w:p w14:paraId="3DAECED5" w14:textId="48659F87" w:rsidR="0085747A" w:rsidRPr="007362F2" w:rsidRDefault="00DB2FD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Znajomość podstawowych zagadnień</w:t>
            </w:r>
            <w:r w:rsidR="00CB3EA0"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 i pojęć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 z zakres</w:t>
            </w:r>
            <w:r w:rsidR="00F9427A" w:rsidRPr="007362F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 </w:t>
            </w:r>
          </w:p>
        </w:tc>
      </w:tr>
    </w:tbl>
    <w:p w14:paraId="4ECCBAED" w14:textId="77777777" w:rsidR="00153C41" w:rsidRPr="007362F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2C0751" w14:textId="0A4BD219" w:rsidR="0085747A" w:rsidRPr="007362F2" w:rsidRDefault="0071620A" w:rsidP="02A3F7DF">
      <w:pPr>
        <w:pStyle w:val="Punktygwne"/>
        <w:spacing w:before="0" w:after="0"/>
        <w:rPr>
          <w:rFonts w:ascii="Corbel" w:hAnsi="Corbel"/>
        </w:rPr>
      </w:pPr>
      <w:r w:rsidRPr="02A3F7DF">
        <w:rPr>
          <w:rFonts w:ascii="Corbel" w:hAnsi="Corbel"/>
        </w:rPr>
        <w:t>3.</w:t>
      </w:r>
      <w:r w:rsidR="0085747A" w:rsidRPr="02A3F7DF">
        <w:rPr>
          <w:rFonts w:ascii="Corbel" w:hAnsi="Corbel"/>
        </w:rPr>
        <w:t xml:space="preserve"> </w:t>
      </w:r>
      <w:r w:rsidR="00A84C85" w:rsidRPr="02A3F7DF">
        <w:rPr>
          <w:rFonts w:ascii="Corbel" w:hAnsi="Corbel"/>
        </w:rPr>
        <w:t>cele, efekty uczenia się</w:t>
      </w:r>
      <w:r w:rsidR="0085747A" w:rsidRPr="02A3F7DF">
        <w:rPr>
          <w:rFonts w:ascii="Corbel" w:hAnsi="Corbel"/>
        </w:rPr>
        <w:t>, treści Programowe i stosowane metody Dydaktyczne</w:t>
      </w:r>
    </w:p>
    <w:p w14:paraId="77217382" w14:textId="77777777" w:rsidR="0085747A" w:rsidRPr="007362F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592E32" w14:textId="77777777" w:rsidR="0085747A" w:rsidRPr="007362F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sz w:val="24"/>
          <w:szCs w:val="24"/>
        </w:rPr>
        <w:t xml:space="preserve">3.1 </w:t>
      </w:r>
      <w:r w:rsidR="00C05F44" w:rsidRPr="007362F2">
        <w:rPr>
          <w:rFonts w:ascii="Corbel" w:hAnsi="Corbel"/>
          <w:sz w:val="24"/>
          <w:szCs w:val="24"/>
        </w:rPr>
        <w:t>Cele przedmiotu</w:t>
      </w:r>
    </w:p>
    <w:p w14:paraId="4D4E2AA0" w14:textId="77777777" w:rsidR="00F83B28" w:rsidRPr="007362F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7362F2" w14:paraId="5656F713" w14:textId="77777777" w:rsidTr="00DF2A59">
        <w:tc>
          <w:tcPr>
            <w:tcW w:w="843" w:type="dxa"/>
            <w:vAlign w:val="center"/>
          </w:tcPr>
          <w:p w14:paraId="4AC61CA2" w14:textId="77777777" w:rsidR="0085747A" w:rsidRPr="007362F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D454AE5" w14:textId="57C8745F" w:rsidR="0085747A" w:rsidRPr="007362F2" w:rsidRDefault="00B91DE8" w:rsidP="00B91DE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sz w:val="24"/>
                <w:szCs w:val="24"/>
              </w:rPr>
              <w:t>Głównym c</w:t>
            </w:r>
            <w:r w:rsidR="001B7068" w:rsidRPr="007362F2">
              <w:rPr>
                <w:rFonts w:ascii="Corbel" w:hAnsi="Corbel"/>
                <w:b w:val="0"/>
                <w:sz w:val="24"/>
                <w:szCs w:val="24"/>
              </w:rPr>
              <w:t>elem przedmiotu jest zapoznanie Studentów</w:t>
            </w:r>
            <w:r w:rsidR="00BA4BD4" w:rsidRPr="007362F2">
              <w:rPr>
                <w:rFonts w:ascii="Corbel" w:hAnsi="Corbel"/>
                <w:b w:val="0"/>
                <w:sz w:val="24"/>
                <w:szCs w:val="24"/>
              </w:rPr>
              <w:t xml:space="preserve"> z zasadami oraz formami prowadzenia gospodarki komunalnej przez jednostki samorządu terytorialnego</w:t>
            </w:r>
            <w:r w:rsidRPr="007362F2">
              <w:rPr>
                <w:rFonts w:ascii="Corbel" w:hAnsi="Corbel"/>
                <w:b w:val="0"/>
                <w:sz w:val="24"/>
                <w:szCs w:val="24"/>
              </w:rPr>
              <w:t>, w celu zaspokojenia zbiorowych potrzeb wspólnoty samorządowej.</w:t>
            </w:r>
          </w:p>
        </w:tc>
      </w:tr>
    </w:tbl>
    <w:p w14:paraId="2F2BAC77" w14:textId="77777777" w:rsidR="0085747A" w:rsidRPr="007362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841D95" w14:textId="77777777" w:rsidR="001D7B54" w:rsidRPr="007362F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b/>
          <w:sz w:val="24"/>
          <w:szCs w:val="24"/>
        </w:rPr>
        <w:t xml:space="preserve">3.2 </w:t>
      </w:r>
      <w:r w:rsidR="001D7B54" w:rsidRPr="007362F2">
        <w:rPr>
          <w:rFonts w:ascii="Corbel" w:hAnsi="Corbel"/>
          <w:b/>
          <w:sz w:val="24"/>
          <w:szCs w:val="24"/>
        </w:rPr>
        <w:t xml:space="preserve">Efekty </w:t>
      </w:r>
      <w:r w:rsidR="00C05F44" w:rsidRPr="007362F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362F2">
        <w:rPr>
          <w:rFonts w:ascii="Corbel" w:hAnsi="Corbel"/>
          <w:b/>
          <w:sz w:val="24"/>
          <w:szCs w:val="24"/>
        </w:rPr>
        <w:t>dla przedmiotu</w:t>
      </w:r>
      <w:r w:rsidR="00445970" w:rsidRPr="007362F2">
        <w:rPr>
          <w:rFonts w:ascii="Corbel" w:hAnsi="Corbel"/>
          <w:sz w:val="24"/>
          <w:szCs w:val="24"/>
        </w:rPr>
        <w:t xml:space="preserve"> </w:t>
      </w:r>
    </w:p>
    <w:p w14:paraId="1C6FBA7E" w14:textId="77777777" w:rsidR="001D7B54" w:rsidRPr="007362F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362F2" w:rsidRPr="007362F2" w14:paraId="1CAE0183" w14:textId="77777777" w:rsidTr="050FD1E3">
        <w:tc>
          <w:tcPr>
            <w:tcW w:w="1681" w:type="dxa"/>
            <w:vAlign w:val="center"/>
          </w:tcPr>
          <w:p w14:paraId="055233B1" w14:textId="77777777" w:rsidR="0085747A" w:rsidRPr="007362F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362F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362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D95BE74" w14:textId="77777777" w:rsidR="0085747A" w:rsidRPr="007362F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4B847FA" w14:textId="77777777" w:rsidR="0085747A" w:rsidRPr="007362F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362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62F2" w:rsidRPr="007362F2" w14:paraId="2FF446F8" w14:textId="77777777" w:rsidTr="050FD1E3">
        <w:tc>
          <w:tcPr>
            <w:tcW w:w="1681" w:type="dxa"/>
          </w:tcPr>
          <w:p w14:paraId="5A7CC133" w14:textId="204D7B96" w:rsidR="006C167B" w:rsidRPr="007362F2" w:rsidRDefault="34C55424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974" w:type="dxa"/>
          </w:tcPr>
          <w:p w14:paraId="7F0CADB8" w14:textId="086A39A1" w:rsidR="006C167B" w:rsidRPr="007362F2" w:rsidRDefault="006C167B" w:rsidP="006C167B">
            <w:pPr>
              <w:pStyle w:val="TableParagraph"/>
              <w:spacing w:line="276" w:lineRule="auto"/>
              <w:ind w:right="96"/>
              <w:jc w:val="both"/>
              <w:rPr>
                <w:bCs/>
                <w:sz w:val="23"/>
                <w:szCs w:val="23"/>
              </w:rPr>
            </w:pPr>
            <w:r w:rsidRPr="007362F2">
              <w:rPr>
                <w:bCs/>
                <w:sz w:val="23"/>
                <w:szCs w:val="23"/>
              </w:rPr>
              <w:t>Posiada zaawansowaną wiedzę ogólną w obszarze nauk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społecznych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zakresu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prawa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administracji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oraz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uporządkowaną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podbudowaną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teoretycznie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wiedzę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obejmującą</w:t>
            </w:r>
            <w:r w:rsidRPr="007362F2">
              <w:rPr>
                <w:bCs/>
                <w:spacing w:val="26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kluczowe</w:t>
            </w:r>
            <w:r w:rsidRPr="007362F2">
              <w:rPr>
                <w:bCs/>
                <w:spacing w:val="2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zagadnienia,</w:t>
            </w:r>
            <w:r w:rsidRPr="007362F2">
              <w:rPr>
                <w:bCs/>
                <w:spacing w:val="25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ekonomiczne, polityczne</w:t>
            </w:r>
            <w:r w:rsidRPr="007362F2">
              <w:rPr>
                <w:bCs/>
                <w:spacing w:val="-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oraz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socjologiczne;</w:t>
            </w:r>
          </w:p>
        </w:tc>
        <w:tc>
          <w:tcPr>
            <w:tcW w:w="1865" w:type="dxa"/>
          </w:tcPr>
          <w:p w14:paraId="108286AF" w14:textId="1B4CA1B8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="007362F2" w:rsidRPr="007362F2" w14:paraId="439D51A3" w14:textId="77777777" w:rsidTr="050FD1E3">
        <w:tc>
          <w:tcPr>
            <w:tcW w:w="1681" w:type="dxa"/>
          </w:tcPr>
          <w:p w14:paraId="495355FC" w14:textId="24E1F57B" w:rsidR="006C167B" w:rsidRPr="007362F2" w:rsidRDefault="6B76B52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08208F89" w:rsidRPr="050FD1E3">
              <w:rPr>
                <w:rFonts w:ascii="Corbel" w:hAnsi="Corbel"/>
                <w:b w:val="0"/>
                <w:sz w:val="23"/>
                <w:szCs w:val="23"/>
              </w:rPr>
              <w:t>2</w:t>
            </w:r>
          </w:p>
        </w:tc>
        <w:tc>
          <w:tcPr>
            <w:tcW w:w="5974" w:type="dxa"/>
          </w:tcPr>
          <w:p w14:paraId="1D167FBD" w14:textId="241B4700" w:rsidR="006C167B" w:rsidRPr="007362F2" w:rsidRDefault="006C167B" w:rsidP="006C167B">
            <w:pPr>
              <w:pStyle w:val="TableParagraph"/>
              <w:spacing w:line="276" w:lineRule="auto"/>
              <w:ind w:right="100"/>
              <w:jc w:val="both"/>
              <w:rPr>
                <w:bCs/>
                <w:sz w:val="23"/>
                <w:szCs w:val="23"/>
              </w:rPr>
            </w:pPr>
            <w:r w:rsidRPr="007362F2">
              <w:rPr>
                <w:bCs/>
                <w:sz w:val="23"/>
                <w:szCs w:val="23"/>
              </w:rPr>
              <w:t>Wykazuje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się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szczegółową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wiedzą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na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temat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struktur,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instytucji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zasad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działania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organów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administracji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publicznej (krajowych, międzynarodowych i unijnych)</w:t>
            </w:r>
            <w:r w:rsidRPr="007362F2">
              <w:rPr>
                <w:bCs/>
                <w:spacing w:val="-4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9"/>
                <w:sz w:val="23"/>
                <w:szCs w:val="23"/>
              </w:rPr>
              <w:t> </w:t>
            </w:r>
            <w:r w:rsidRPr="007362F2">
              <w:rPr>
                <w:bCs/>
                <w:sz w:val="23"/>
                <w:szCs w:val="23"/>
              </w:rPr>
              <w:t>podmiotów</w:t>
            </w:r>
            <w:r w:rsidRPr="007362F2">
              <w:rPr>
                <w:bCs/>
                <w:spacing w:val="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administrujących,</w:t>
            </w:r>
            <w:r w:rsidRPr="007362F2">
              <w:rPr>
                <w:bCs/>
                <w:spacing w:val="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ich</w:t>
            </w:r>
            <w:r w:rsidRPr="007362F2">
              <w:rPr>
                <w:bCs/>
                <w:spacing w:val="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genezy</w:t>
            </w:r>
            <w:r w:rsidRPr="007362F2">
              <w:rPr>
                <w:bCs/>
                <w:spacing w:val="7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ewolucji</w:t>
            </w:r>
            <w:r w:rsidRPr="007362F2">
              <w:rPr>
                <w:bCs/>
                <w:spacing w:val="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oraz wykonywanych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przez</w:t>
            </w:r>
            <w:r w:rsidRPr="007362F2">
              <w:rPr>
                <w:bCs/>
                <w:spacing w:val="-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nie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zadań;</w:t>
            </w:r>
          </w:p>
        </w:tc>
        <w:tc>
          <w:tcPr>
            <w:tcW w:w="1865" w:type="dxa"/>
          </w:tcPr>
          <w:p w14:paraId="543F34D1" w14:textId="7720884C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="007362F2" w:rsidRPr="007362F2" w14:paraId="3D0B4F21" w14:textId="77777777" w:rsidTr="050FD1E3">
        <w:tc>
          <w:tcPr>
            <w:tcW w:w="1681" w:type="dxa"/>
          </w:tcPr>
          <w:p w14:paraId="0551AF31" w14:textId="305883CD" w:rsidR="00312A45" w:rsidRPr="007362F2" w:rsidRDefault="6B76B52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4F6411D9" w:rsidRPr="050FD1E3">
              <w:rPr>
                <w:rFonts w:ascii="Corbel" w:hAnsi="Corbel"/>
                <w:b w:val="0"/>
                <w:sz w:val="23"/>
                <w:szCs w:val="23"/>
              </w:rPr>
              <w:t>3</w:t>
            </w:r>
          </w:p>
        </w:tc>
        <w:tc>
          <w:tcPr>
            <w:tcW w:w="5974" w:type="dxa"/>
          </w:tcPr>
          <w:p w14:paraId="29BA8E2B" w14:textId="427FF83F" w:rsidR="00312A45" w:rsidRPr="007362F2" w:rsidRDefault="00312A45" w:rsidP="00312A45">
            <w:pPr>
              <w:pStyle w:val="TableParagraph"/>
              <w:spacing w:before="1" w:line="276" w:lineRule="auto"/>
              <w:ind w:right="101"/>
              <w:jc w:val="both"/>
              <w:rPr>
                <w:bCs/>
                <w:sz w:val="23"/>
                <w:szCs w:val="23"/>
              </w:rPr>
            </w:pPr>
            <w:r w:rsidRPr="007362F2">
              <w:rPr>
                <w:bCs/>
                <w:sz w:val="23"/>
                <w:szCs w:val="23"/>
              </w:rPr>
              <w:t>Dysponuje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pogłębioną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wiedzą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relacjach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między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organami administracji publicznej oraz relacjach między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nimi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jednostką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instytucjami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społecznymi</w:t>
            </w:r>
            <w:r w:rsidRPr="007362F2">
              <w:rPr>
                <w:bCs/>
                <w:spacing w:val="-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odniesieniu do</w:t>
            </w:r>
            <w:r w:rsidRPr="007362F2">
              <w:rPr>
                <w:bCs/>
                <w:spacing w:val="-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wybranych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struktur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instytucji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społecznych;</w:t>
            </w:r>
          </w:p>
        </w:tc>
        <w:tc>
          <w:tcPr>
            <w:tcW w:w="1865" w:type="dxa"/>
          </w:tcPr>
          <w:p w14:paraId="071D2C3D" w14:textId="7E158DB8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K_W03</w:t>
            </w:r>
          </w:p>
        </w:tc>
      </w:tr>
      <w:tr w:rsidR="007362F2" w:rsidRPr="007362F2" w14:paraId="61691CD8" w14:textId="77777777" w:rsidTr="050FD1E3">
        <w:tc>
          <w:tcPr>
            <w:tcW w:w="1681" w:type="dxa"/>
          </w:tcPr>
          <w:p w14:paraId="0B2F0180" w14:textId="6BD8F5FC" w:rsidR="00312A45" w:rsidRPr="007362F2" w:rsidRDefault="7D5F53F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3F1EFA92" w:rsidRPr="050FD1E3">
              <w:rPr>
                <w:rFonts w:ascii="Corbel" w:hAnsi="Corbel"/>
                <w:b w:val="0"/>
                <w:sz w:val="23"/>
                <w:szCs w:val="23"/>
              </w:rPr>
              <w:t>4</w:t>
            </w:r>
          </w:p>
        </w:tc>
        <w:tc>
          <w:tcPr>
            <w:tcW w:w="5974" w:type="dxa"/>
          </w:tcPr>
          <w:p w14:paraId="2559317E" w14:textId="1E3AE4F0" w:rsidR="00312A45" w:rsidRPr="007362F2" w:rsidRDefault="00312A45" w:rsidP="00312A45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  <w:szCs w:val="23"/>
              </w:rPr>
            </w:pPr>
            <w:r w:rsidRPr="007362F2">
              <w:rPr>
                <w:bCs/>
                <w:sz w:val="23"/>
                <w:szCs w:val="23"/>
              </w:rPr>
              <w:t>Posiada</w:t>
            </w:r>
            <w:r w:rsidRPr="007362F2">
              <w:rPr>
                <w:bCs/>
                <w:spacing w:val="-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rozszerzoną</w:t>
            </w:r>
            <w:r w:rsidRPr="007362F2">
              <w:rPr>
                <w:bCs/>
                <w:spacing w:val="-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wiedzę</w:t>
            </w:r>
            <w:r w:rsidRPr="007362F2">
              <w:rPr>
                <w:bCs/>
                <w:spacing w:val="-8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</w:t>
            </w:r>
            <w:r w:rsidRPr="007362F2">
              <w:rPr>
                <w:bCs/>
                <w:spacing w:val="-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roli</w:t>
            </w:r>
            <w:r w:rsidRPr="007362F2">
              <w:rPr>
                <w:bCs/>
                <w:spacing w:val="-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człowieka,</w:t>
            </w:r>
            <w:r w:rsidRPr="007362F2">
              <w:rPr>
                <w:bCs/>
                <w:spacing w:val="-1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jego</w:t>
            </w:r>
            <w:r w:rsidRPr="007362F2">
              <w:rPr>
                <w:bCs/>
                <w:spacing w:val="-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cechach</w:t>
            </w:r>
            <w:r w:rsidRPr="007362F2">
              <w:rPr>
                <w:bCs/>
                <w:spacing w:val="-4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aktywności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sferze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administracji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oraz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jako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twórcy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kultury</w:t>
            </w:r>
            <w:r w:rsidRPr="007362F2">
              <w:rPr>
                <w:bCs/>
                <w:spacing w:val="8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8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podmiotu</w:t>
            </w:r>
            <w:r w:rsidRPr="007362F2">
              <w:rPr>
                <w:bCs/>
                <w:spacing w:val="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konstytuującego</w:t>
            </w:r>
            <w:r w:rsidRPr="007362F2">
              <w:rPr>
                <w:bCs/>
                <w:spacing w:val="8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struktury</w:t>
            </w:r>
            <w:r w:rsidRPr="007362F2">
              <w:rPr>
                <w:bCs/>
                <w:spacing w:val="6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społeczne</w:t>
            </w:r>
            <w:r w:rsidRPr="007362F2">
              <w:rPr>
                <w:bCs/>
                <w:spacing w:val="7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 zasady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ich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funkcjonowania;</w:t>
            </w:r>
          </w:p>
        </w:tc>
        <w:tc>
          <w:tcPr>
            <w:tcW w:w="1865" w:type="dxa"/>
          </w:tcPr>
          <w:p w14:paraId="07153F3F" w14:textId="47350D34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K_W04</w:t>
            </w:r>
          </w:p>
        </w:tc>
      </w:tr>
      <w:tr w:rsidR="007362F2" w:rsidRPr="007362F2" w14:paraId="58DDA99E" w14:textId="77777777" w:rsidTr="050FD1E3">
        <w:tc>
          <w:tcPr>
            <w:tcW w:w="1681" w:type="dxa"/>
          </w:tcPr>
          <w:p w14:paraId="3784B945" w14:textId="6D8BBBCF" w:rsidR="00FC1097" w:rsidRPr="007362F2" w:rsidRDefault="717312D6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110F09F3" w:rsidRPr="050FD1E3">
              <w:rPr>
                <w:rFonts w:ascii="Corbel" w:hAnsi="Corbel"/>
                <w:b w:val="0"/>
                <w:sz w:val="23"/>
                <w:szCs w:val="23"/>
              </w:rPr>
              <w:t>5</w:t>
            </w:r>
          </w:p>
        </w:tc>
        <w:tc>
          <w:tcPr>
            <w:tcW w:w="5974" w:type="dxa"/>
          </w:tcPr>
          <w:p w14:paraId="79C46A66" w14:textId="754F65C5" w:rsidR="00FC1097" w:rsidRPr="007362F2" w:rsidRDefault="00FC1097" w:rsidP="00312A45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7362F2">
              <w:rPr>
                <w:sz w:val="23"/>
              </w:rPr>
              <w:t>Potrafi prawidłowo identyfikować i interpretować zjawiska prawne i inne zachodzące w administracji oraz ich wzajemne relacja z wykorzystaniem wiedzy w zakresie nauk administracyjnych</w:t>
            </w:r>
          </w:p>
        </w:tc>
        <w:tc>
          <w:tcPr>
            <w:tcW w:w="1865" w:type="dxa"/>
          </w:tcPr>
          <w:p w14:paraId="401CE0EC" w14:textId="18A9C532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K_U01</w:t>
            </w:r>
          </w:p>
        </w:tc>
      </w:tr>
      <w:tr w:rsidR="007362F2" w:rsidRPr="007362F2" w14:paraId="1B2E9C2E" w14:textId="77777777" w:rsidTr="050FD1E3">
        <w:tc>
          <w:tcPr>
            <w:tcW w:w="1681" w:type="dxa"/>
          </w:tcPr>
          <w:p w14:paraId="193C9A10" w14:textId="2B10784F" w:rsidR="00220578" w:rsidRPr="007362F2" w:rsidRDefault="7AB2E3E7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703E0AB0" w:rsidRPr="050FD1E3">
              <w:rPr>
                <w:rFonts w:ascii="Corbel" w:hAnsi="Corbel"/>
                <w:b w:val="0"/>
                <w:sz w:val="23"/>
                <w:szCs w:val="23"/>
              </w:rPr>
              <w:t>6</w:t>
            </w:r>
          </w:p>
        </w:tc>
        <w:tc>
          <w:tcPr>
            <w:tcW w:w="5974" w:type="dxa"/>
          </w:tcPr>
          <w:p w14:paraId="1F8D2BC8" w14:textId="77777777" w:rsidR="00220578" w:rsidRPr="007362F2" w:rsidRDefault="00220578" w:rsidP="00220578">
            <w:pPr>
              <w:pStyle w:val="TableParagraph"/>
              <w:spacing w:line="280" w:lineRule="exact"/>
              <w:jc w:val="both"/>
              <w:rPr>
                <w:sz w:val="23"/>
              </w:rPr>
            </w:pPr>
            <w:r w:rsidRPr="007362F2">
              <w:rPr>
                <w:sz w:val="23"/>
              </w:rPr>
              <w:t>Potrafi właściwie dobierać źródła oraz informacje,</w:t>
            </w:r>
          </w:p>
          <w:p w14:paraId="44EF2690" w14:textId="05D55254" w:rsidR="00220578" w:rsidRPr="007362F2" w:rsidRDefault="00220578" w:rsidP="00220578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7362F2">
              <w:rPr>
                <w:sz w:val="23"/>
              </w:rPr>
              <w:t>pozyskiwać</w:t>
            </w:r>
            <w:r w:rsidRPr="007362F2">
              <w:rPr>
                <w:spacing w:val="22"/>
                <w:sz w:val="23"/>
              </w:rPr>
              <w:t xml:space="preserve"> </w:t>
            </w:r>
            <w:r w:rsidRPr="007362F2">
              <w:rPr>
                <w:sz w:val="23"/>
              </w:rPr>
              <w:t>dane</w:t>
            </w:r>
            <w:r w:rsidRPr="007362F2">
              <w:rPr>
                <w:spacing w:val="23"/>
                <w:sz w:val="23"/>
              </w:rPr>
              <w:t xml:space="preserve"> </w:t>
            </w:r>
            <w:r w:rsidRPr="007362F2">
              <w:rPr>
                <w:sz w:val="23"/>
              </w:rPr>
              <w:t>dla</w:t>
            </w:r>
            <w:r w:rsidRPr="007362F2">
              <w:rPr>
                <w:spacing w:val="67"/>
                <w:sz w:val="23"/>
              </w:rPr>
              <w:t xml:space="preserve"> </w:t>
            </w:r>
            <w:r w:rsidRPr="007362F2">
              <w:rPr>
                <w:sz w:val="23"/>
              </w:rPr>
              <w:t>analizowania</w:t>
            </w:r>
            <w:r w:rsidRPr="007362F2">
              <w:rPr>
                <w:spacing w:val="67"/>
                <w:sz w:val="23"/>
              </w:rPr>
              <w:t xml:space="preserve"> </w:t>
            </w:r>
            <w:r w:rsidRPr="007362F2">
              <w:rPr>
                <w:sz w:val="23"/>
              </w:rPr>
              <w:t>procesów</w:t>
            </w:r>
            <w:r w:rsidRPr="007362F2">
              <w:rPr>
                <w:spacing w:val="66"/>
                <w:sz w:val="23"/>
              </w:rPr>
              <w:t xml:space="preserve"> </w:t>
            </w:r>
            <w:r w:rsidRPr="007362F2">
              <w:rPr>
                <w:sz w:val="23"/>
              </w:rPr>
              <w:t>i</w:t>
            </w:r>
            <w:r w:rsidRPr="007362F2">
              <w:rPr>
                <w:spacing w:val="68"/>
                <w:sz w:val="23"/>
              </w:rPr>
              <w:t xml:space="preserve"> </w:t>
            </w:r>
            <w:r w:rsidRPr="007362F2">
              <w:rPr>
                <w:sz w:val="23"/>
              </w:rPr>
              <w:t>zjawisk</w:t>
            </w:r>
            <w:r w:rsidRPr="007362F2">
              <w:rPr>
                <w:spacing w:val="-44"/>
                <w:sz w:val="23"/>
              </w:rPr>
              <w:t xml:space="preserve"> </w:t>
            </w:r>
            <w:r w:rsidRPr="007362F2">
              <w:rPr>
                <w:sz w:val="23"/>
              </w:rPr>
              <w:t>a</w:t>
            </w:r>
            <w:r w:rsidRPr="007362F2">
              <w:rPr>
                <w:spacing w:val="3"/>
                <w:sz w:val="23"/>
              </w:rPr>
              <w:t xml:space="preserve"> </w:t>
            </w:r>
            <w:r w:rsidRPr="007362F2">
              <w:rPr>
                <w:sz w:val="23"/>
              </w:rPr>
              <w:t>także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prawidłowo</w:t>
            </w:r>
            <w:r w:rsidRPr="007362F2">
              <w:rPr>
                <w:spacing w:val="3"/>
                <w:sz w:val="23"/>
              </w:rPr>
              <w:t xml:space="preserve"> </w:t>
            </w:r>
            <w:r w:rsidRPr="007362F2">
              <w:rPr>
                <w:sz w:val="23"/>
              </w:rPr>
              <w:t>posługiwać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się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wiedzą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z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zakresu</w:t>
            </w:r>
            <w:r w:rsidRPr="007362F2">
              <w:rPr>
                <w:spacing w:val="5"/>
                <w:sz w:val="23"/>
              </w:rPr>
              <w:t xml:space="preserve"> </w:t>
            </w:r>
            <w:r w:rsidRPr="007362F2">
              <w:rPr>
                <w:sz w:val="23"/>
              </w:rPr>
              <w:t>nauk o</w:t>
            </w:r>
            <w:r w:rsidRPr="007362F2">
              <w:rPr>
                <w:spacing w:val="1"/>
                <w:sz w:val="23"/>
              </w:rPr>
              <w:t> </w:t>
            </w:r>
            <w:r w:rsidRPr="007362F2">
              <w:rPr>
                <w:sz w:val="23"/>
              </w:rPr>
              <w:t>prawie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i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administracji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oraz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podstawową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wiedzą</w:t>
            </w:r>
            <w:r w:rsidRPr="007362F2">
              <w:rPr>
                <w:spacing w:val="-44"/>
                <w:sz w:val="23"/>
              </w:rPr>
              <w:t xml:space="preserve"> </w:t>
            </w:r>
            <w:r w:rsidRPr="007362F2">
              <w:rPr>
                <w:sz w:val="23"/>
              </w:rPr>
              <w:lastRenderedPageBreak/>
              <w:t>interdyscyplinarną do przygotowania rozwiązań problemów;</w:t>
            </w:r>
          </w:p>
        </w:tc>
        <w:tc>
          <w:tcPr>
            <w:tcW w:w="1865" w:type="dxa"/>
          </w:tcPr>
          <w:p w14:paraId="23A000A2" w14:textId="12108A0F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lastRenderedPageBreak/>
              <w:t>K_U03</w:t>
            </w:r>
          </w:p>
        </w:tc>
      </w:tr>
      <w:tr w:rsidR="007362F2" w:rsidRPr="007362F2" w14:paraId="365DE515" w14:textId="77777777" w:rsidTr="050FD1E3">
        <w:tc>
          <w:tcPr>
            <w:tcW w:w="1681" w:type="dxa"/>
          </w:tcPr>
          <w:p w14:paraId="774A7AD7" w14:textId="52A4D4E5" w:rsidR="00220578" w:rsidRPr="007362F2" w:rsidRDefault="507619D6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3BD7387A" w:rsidRPr="050FD1E3">
              <w:rPr>
                <w:rFonts w:ascii="Corbel" w:hAnsi="Corbel"/>
                <w:b w:val="0"/>
                <w:sz w:val="23"/>
                <w:szCs w:val="23"/>
              </w:rPr>
              <w:t>7</w:t>
            </w:r>
          </w:p>
        </w:tc>
        <w:tc>
          <w:tcPr>
            <w:tcW w:w="5974" w:type="dxa"/>
          </w:tcPr>
          <w:p w14:paraId="7F579039" w14:textId="4772FF28" w:rsidR="00220578" w:rsidRPr="007362F2" w:rsidRDefault="00220578" w:rsidP="00220578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Wykazuje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się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specjalistycznymi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umiejętnościami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znajdowania podstaw prawnych, orzecznictwa i literatury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dotyczącej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badanych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zagadnień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oraz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stosowania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zasad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etycznych,</w:t>
            </w:r>
            <w:r w:rsidRPr="007362F2">
              <w:rPr>
                <w:bCs/>
                <w:spacing w:val="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jak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również</w:t>
            </w:r>
            <w:r w:rsidRPr="007362F2">
              <w:rPr>
                <w:bCs/>
                <w:spacing w:val="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samodzielnego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proponowania rozwiązań konkretnego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problemu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podejmowania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rozstrzygnięć;</w:t>
            </w:r>
          </w:p>
        </w:tc>
        <w:tc>
          <w:tcPr>
            <w:tcW w:w="1865" w:type="dxa"/>
          </w:tcPr>
          <w:p w14:paraId="11B9AACD" w14:textId="2BB48585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K_U04</w:t>
            </w:r>
          </w:p>
        </w:tc>
      </w:tr>
      <w:tr w:rsidR="007362F2" w:rsidRPr="007362F2" w14:paraId="662B6638" w14:textId="77777777" w:rsidTr="050FD1E3">
        <w:tc>
          <w:tcPr>
            <w:tcW w:w="1681" w:type="dxa"/>
          </w:tcPr>
          <w:p w14:paraId="0858186B" w14:textId="37C7B8B3" w:rsidR="00220578" w:rsidRPr="007362F2" w:rsidRDefault="28E50C0E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283FFAE8" w:rsidRPr="050FD1E3">
              <w:rPr>
                <w:rFonts w:ascii="Corbel" w:hAnsi="Corbel"/>
                <w:b w:val="0"/>
                <w:sz w:val="23"/>
                <w:szCs w:val="23"/>
              </w:rPr>
              <w:t>8</w:t>
            </w:r>
          </w:p>
        </w:tc>
        <w:tc>
          <w:tcPr>
            <w:tcW w:w="5974" w:type="dxa"/>
          </w:tcPr>
          <w:p w14:paraId="662CA889" w14:textId="77777777" w:rsidR="00220578" w:rsidRPr="007362F2" w:rsidRDefault="00220578" w:rsidP="00220578">
            <w:pPr>
              <w:pStyle w:val="TableParagraph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Posiada umiejętność logicznego myślenia, analizy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1"/>
                <w:sz w:val="23"/>
              </w:rPr>
              <w:t> </w:t>
            </w:r>
            <w:r w:rsidRPr="007362F2">
              <w:rPr>
                <w:bCs/>
                <w:sz w:val="23"/>
              </w:rPr>
              <w:t>syntezy,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dzięki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czemu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potrafi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przekonująco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argumentować</w:t>
            </w:r>
            <w:r w:rsidRPr="007362F2">
              <w:rPr>
                <w:bCs/>
                <w:spacing w:val="-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-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interpretować</w:t>
            </w:r>
            <w:r w:rsidRPr="007362F2">
              <w:rPr>
                <w:bCs/>
                <w:spacing w:val="-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zjawiska administracyjne,</w:t>
            </w:r>
          </w:p>
          <w:p w14:paraId="36AD7566" w14:textId="5A4A6D5B" w:rsidR="00220578" w:rsidRPr="007362F2" w:rsidRDefault="00220578" w:rsidP="00220578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prawne,</w:t>
            </w:r>
            <w:r w:rsidRPr="007362F2">
              <w:rPr>
                <w:bCs/>
                <w:spacing w:val="-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społeczne,</w:t>
            </w:r>
            <w:r w:rsidRPr="007362F2">
              <w:rPr>
                <w:bCs/>
                <w:spacing w:val="-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 xml:space="preserve">polityczne </w:t>
            </w:r>
            <w:r w:rsidRPr="007362F2">
              <w:rPr>
                <w:bCs/>
                <w:spacing w:val="-1"/>
                <w:sz w:val="23"/>
              </w:rPr>
              <w:t>i ekonomiczne</w:t>
            </w:r>
            <w:r w:rsidRPr="007362F2">
              <w:rPr>
                <w:bCs/>
                <w:spacing w:val="-4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sytuacjach decyzyjnych;</w:t>
            </w:r>
          </w:p>
        </w:tc>
        <w:tc>
          <w:tcPr>
            <w:tcW w:w="1865" w:type="dxa"/>
          </w:tcPr>
          <w:p w14:paraId="37448230" w14:textId="125F1EC8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="007362F2" w:rsidRPr="007362F2" w14:paraId="693666F9" w14:textId="77777777" w:rsidTr="050FD1E3">
        <w:tc>
          <w:tcPr>
            <w:tcW w:w="1681" w:type="dxa"/>
          </w:tcPr>
          <w:p w14:paraId="0AAB371A" w14:textId="57C8DE73" w:rsidR="00220578" w:rsidRPr="007362F2" w:rsidRDefault="28E50C0E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7C43DCCB" w:rsidRPr="050FD1E3">
              <w:rPr>
                <w:rFonts w:ascii="Corbel" w:hAnsi="Corbel"/>
                <w:b w:val="0"/>
                <w:sz w:val="23"/>
                <w:szCs w:val="23"/>
              </w:rPr>
              <w:t>9</w:t>
            </w:r>
          </w:p>
        </w:tc>
        <w:tc>
          <w:tcPr>
            <w:tcW w:w="5974" w:type="dxa"/>
          </w:tcPr>
          <w:p w14:paraId="359369E3" w14:textId="77777777" w:rsidR="00220578" w:rsidRPr="007362F2" w:rsidRDefault="00220578" w:rsidP="00220578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Posiada</w:t>
            </w:r>
            <w:r w:rsidRPr="007362F2">
              <w:rPr>
                <w:bCs/>
                <w:spacing w:val="-8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umiejętność</w:t>
            </w:r>
            <w:r w:rsidRPr="007362F2">
              <w:rPr>
                <w:bCs/>
                <w:spacing w:val="-8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prowadzenia</w:t>
            </w:r>
            <w:r w:rsidRPr="007362F2">
              <w:rPr>
                <w:bCs/>
                <w:spacing w:val="-7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debaty,</w:t>
            </w:r>
            <w:r w:rsidRPr="007362F2">
              <w:rPr>
                <w:bCs/>
                <w:spacing w:val="-8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przygotowania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prac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pisemnych,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prezentacji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multimedialnych,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oraz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ustnych wystąpień w języku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polskim w zakresie dziedzin i</w:t>
            </w:r>
            <w:r w:rsidRPr="007362F2">
              <w:rPr>
                <w:bCs/>
                <w:spacing w:val="-44"/>
                <w:sz w:val="23"/>
              </w:rPr>
              <w:t xml:space="preserve">  </w:t>
            </w:r>
            <w:r w:rsidRPr="007362F2">
              <w:rPr>
                <w:bCs/>
                <w:sz w:val="23"/>
              </w:rPr>
              <w:t>dyscyplin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naukowych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wykładanych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ramach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kierunku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Administracja dotyczących zagadnień szczegółowych,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 wykorzystaniem poglądów doktryny, źródeł prawa oraz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orzecznictwa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sądowego</w:t>
            </w:r>
            <w:r w:rsidRPr="007362F2">
              <w:rPr>
                <w:bCs/>
                <w:spacing w:val="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administracyjnego,</w:t>
            </w:r>
            <w:r w:rsidRPr="007362F2">
              <w:rPr>
                <w:bCs/>
                <w:spacing w:val="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</w:t>
            </w:r>
            <w:r w:rsidRPr="007362F2">
              <w:rPr>
                <w:bCs/>
                <w:spacing w:val="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także</w:t>
            </w:r>
          </w:p>
          <w:p w14:paraId="656DA4A1" w14:textId="7351F8AA" w:rsidR="00220578" w:rsidRPr="007362F2" w:rsidRDefault="00220578" w:rsidP="00220578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danych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statystycznych;</w:t>
            </w:r>
          </w:p>
        </w:tc>
        <w:tc>
          <w:tcPr>
            <w:tcW w:w="1865" w:type="dxa"/>
          </w:tcPr>
          <w:p w14:paraId="443F574E" w14:textId="034628AF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K_U07</w:t>
            </w:r>
          </w:p>
        </w:tc>
      </w:tr>
      <w:tr w:rsidR="007362F2" w:rsidRPr="007362F2" w14:paraId="37D05809" w14:textId="77777777" w:rsidTr="050FD1E3">
        <w:tc>
          <w:tcPr>
            <w:tcW w:w="1681" w:type="dxa"/>
          </w:tcPr>
          <w:p w14:paraId="7FC04B3C" w14:textId="5AB41010" w:rsidR="00CF5151" w:rsidRPr="007362F2" w:rsidRDefault="7DF3FD51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7F3BA2EF" w:rsidRPr="050FD1E3">
              <w:rPr>
                <w:rFonts w:ascii="Corbel" w:hAnsi="Corbel"/>
                <w:b w:val="0"/>
                <w:sz w:val="23"/>
                <w:szCs w:val="23"/>
              </w:rPr>
              <w:t>1</w:t>
            </w:r>
            <w:r w:rsidRPr="050FD1E3">
              <w:rPr>
                <w:rFonts w:ascii="Corbel" w:hAnsi="Corbel"/>
                <w:b w:val="0"/>
                <w:sz w:val="23"/>
                <w:szCs w:val="23"/>
              </w:rPr>
              <w:t>0</w:t>
            </w:r>
          </w:p>
        </w:tc>
        <w:tc>
          <w:tcPr>
            <w:tcW w:w="5974" w:type="dxa"/>
          </w:tcPr>
          <w:p w14:paraId="01CCDAFB" w14:textId="77777777" w:rsidR="00CF5151" w:rsidRPr="007362F2" w:rsidRDefault="00CF5151" w:rsidP="00CF5151">
            <w:pPr>
              <w:pStyle w:val="TableParagraph"/>
              <w:spacing w:before="1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Jest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gotowy</w:t>
            </w:r>
            <w:r w:rsidRPr="007362F2">
              <w:rPr>
                <w:bCs/>
                <w:spacing w:val="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samodzielnie</w:t>
            </w:r>
            <w:r w:rsidRPr="007362F2">
              <w:rPr>
                <w:bCs/>
                <w:spacing w:val="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krytycznie</w:t>
            </w:r>
            <w:r w:rsidRPr="007362F2">
              <w:rPr>
                <w:bCs/>
                <w:spacing w:val="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uzupełniać</w:t>
            </w:r>
            <w:r w:rsidRPr="007362F2">
              <w:rPr>
                <w:bCs/>
                <w:spacing w:val="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wiedzę,</w:t>
            </w:r>
          </w:p>
          <w:p w14:paraId="0F13373C" w14:textId="2AF98BCD" w:rsidR="00CF5151" w:rsidRPr="007362F2" w:rsidRDefault="00CF5151" w:rsidP="00CF5151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tym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również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na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gruncie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interdyscyplinarnym.</w:t>
            </w:r>
          </w:p>
        </w:tc>
        <w:tc>
          <w:tcPr>
            <w:tcW w:w="1865" w:type="dxa"/>
          </w:tcPr>
          <w:p w14:paraId="33BEF987" w14:textId="2A57B523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="007362F2" w:rsidRPr="007362F2" w14:paraId="3381E920" w14:textId="77777777" w:rsidTr="050FD1E3">
        <w:tc>
          <w:tcPr>
            <w:tcW w:w="1681" w:type="dxa"/>
          </w:tcPr>
          <w:p w14:paraId="743AFD16" w14:textId="5D10496E" w:rsidR="00CF5151" w:rsidRPr="007362F2" w:rsidRDefault="20E1D3C5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1551FCEA" w:rsidRPr="050FD1E3">
              <w:rPr>
                <w:rFonts w:ascii="Corbel" w:hAnsi="Corbel"/>
                <w:b w:val="0"/>
                <w:sz w:val="23"/>
                <w:szCs w:val="23"/>
              </w:rPr>
              <w:t>11</w:t>
            </w:r>
          </w:p>
          <w:p w14:paraId="096B5793" w14:textId="2D05C6ED" w:rsidR="00CF5151" w:rsidRPr="007362F2" w:rsidRDefault="00CF5151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</w:tcPr>
          <w:p w14:paraId="760B5A5F" w14:textId="156A3779" w:rsidR="00CF5151" w:rsidRPr="007362F2" w:rsidRDefault="00CF5151" w:rsidP="00CF5151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 xml:space="preserve">Jest zdolny do samodzielnego rozwiazywania </w:t>
            </w:r>
            <w:r w:rsidRPr="007362F2">
              <w:rPr>
                <w:bCs/>
                <w:spacing w:val="-1"/>
                <w:sz w:val="23"/>
              </w:rPr>
              <w:t>podstawowych</w:t>
            </w:r>
            <w:r w:rsidRPr="007362F2">
              <w:rPr>
                <w:bCs/>
                <w:spacing w:val="-1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problemów</w:t>
            </w:r>
            <w:r w:rsidRPr="007362F2">
              <w:rPr>
                <w:bCs/>
                <w:spacing w:val="-1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administracyjnych,</w:t>
            </w:r>
            <w:r w:rsidRPr="007362F2">
              <w:rPr>
                <w:bCs/>
                <w:spacing w:val="-1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prawnych</w:t>
            </w:r>
            <w:r w:rsidRPr="007362F2">
              <w:rPr>
                <w:bCs/>
                <w:spacing w:val="-1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 etycznych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związanych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funkcjonowaniem struktur publicznych i niepublicznych;</w:t>
            </w:r>
          </w:p>
        </w:tc>
        <w:tc>
          <w:tcPr>
            <w:tcW w:w="1865" w:type="dxa"/>
          </w:tcPr>
          <w:p w14:paraId="11621507" w14:textId="2877C26A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</w:tc>
      </w:tr>
      <w:tr w:rsidR="007362F2" w:rsidRPr="007362F2" w14:paraId="1D148171" w14:textId="77777777" w:rsidTr="050FD1E3">
        <w:tc>
          <w:tcPr>
            <w:tcW w:w="1681" w:type="dxa"/>
          </w:tcPr>
          <w:p w14:paraId="78158CFE" w14:textId="62792767" w:rsidR="00CF5151" w:rsidRPr="007362F2" w:rsidRDefault="20E1D3C5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772C7956" w:rsidRPr="050FD1E3">
              <w:rPr>
                <w:rFonts w:ascii="Corbel" w:hAnsi="Corbel"/>
                <w:b w:val="0"/>
                <w:sz w:val="23"/>
                <w:szCs w:val="23"/>
              </w:rPr>
              <w:t>12</w:t>
            </w:r>
          </w:p>
        </w:tc>
        <w:tc>
          <w:tcPr>
            <w:tcW w:w="5974" w:type="dxa"/>
          </w:tcPr>
          <w:p w14:paraId="6DCEE940" w14:textId="14EAB154" w:rsidR="00CF5151" w:rsidRPr="007362F2" w:rsidRDefault="00CF5151" w:rsidP="00CF5151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Uczestniczy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przygotowaniu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projektów,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</w:t>
            </w:r>
            <w:r w:rsidRPr="007362F2">
              <w:rPr>
                <w:bCs/>
                <w:spacing w:val="1"/>
                <w:sz w:val="23"/>
              </w:rPr>
              <w:t> </w:t>
            </w:r>
            <w:r w:rsidRPr="007362F2">
              <w:rPr>
                <w:bCs/>
                <w:sz w:val="23"/>
              </w:rPr>
              <w:t>uwzględnieniem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wiedzy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umiejętności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zdobytych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46"/>
                <w:sz w:val="23"/>
              </w:rPr>
              <w:t> </w:t>
            </w:r>
            <w:r w:rsidRPr="007362F2">
              <w:rPr>
                <w:bCs/>
                <w:sz w:val="23"/>
              </w:rPr>
              <w:t>trakcie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studiów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oraz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jest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gotowy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działać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na rzecz</w:t>
            </w:r>
            <w:r w:rsidRPr="007362F2">
              <w:rPr>
                <w:bCs/>
                <w:spacing w:val="4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społeczeństwa,</w:t>
            </w:r>
            <w:r w:rsidRPr="007362F2">
              <w:rPr>
                <w:bCs/>
                <w:spacing w:val="4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4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tym w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instytucjach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publicznych i niepublicznych;</w:t>
            </w:r>
          </w:p>
        </w:tc>
        <w:tc>
          <w:tcPr>
            <w:tcW w:w="1865" w:type="dxa"/>
          </w:tcPr>
          <w:p w14:paraId="498C95E6" w14:textId="36B69123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K_K03</w:t>
            </w:r>
          </w:p>
        </w:tc>
      </w:tr>
      <w:tr w:rsidR="007362F2" w:rsidRPr="007362F2" w14:paraId="4492F7D6" w14:textId="77777777" w:rsidTr="050FD1E3">
        <w:tc>
          <w:tcPr>
            <w:tcW w:w="1681" w:type="dxa"/>
          </w:tcPr>
          <w:p w14:paraId="18C5A0E3" w14:textId="5522763E" w:rsidR="00CF5151" w:rsidRPr="007362F2" w:rsidRDefault="577CAE55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5345E06F" w:rsidRPr="050FD1E3">
              <w:rPr>
                <w:rFonts w:ascii="Corbel" w:hAnsi="Corbel"/>
                <w:b w:val="0"/>
                <w:sz w:val="23"/>
                <w:szCs w:val="23"/>
              </w:rPr>
              <w:t>13</w:t>
            </w:r>
          </w:p>
          <w:p w14:paraId="1C785078" w14:textId="0EFDA81B" w:rsidR="00CF5151" w:rsidRPr="007362F2" w:rsidRDefault="00CF5151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</w:tcPr>
          <w:p w14:paraId="44076B78" w14:textId="77777777" w:rsidR="00CF5151" w:rsidRPr="007362F2" w:rsidRDefault="00CF5151" w:rsidP="00CF5151">
            <w:pPr>
              <w:pStyle w:val="TableParagraph"/>
              <w:spacing w:line="280" w:lineRule="exact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Potrafi</w:t>
            </w:r>
            <w:r w:rsidRPr="007362F2">
              <w:rPr>
                <w:bCs/>
                <w:spacing w:val="3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działać</w:t>
            </w:r>
            <w:r w:rsidRPr="007362F2">
              <w:rPr>
                <w:bCs/>
                <w:spacing w:val="3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3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sposób</w:t>
            </w:r>
            <w:r w:rsidRPr="007362F2">
              <w:rPr>
                <w:bCs/>
                <w:spacing w:val="2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zorganizowany,</w:t>
            </w:r>
            <w:r w:rsidRPr="007362F2">
              <w:rPr>
                <w:bCs/>
                <w:spacing w:val="3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wykorzystując</w:t>
            </w:r>
          </w:p>
          <w:p w14:paraId="4EB3DD57" w14:textId="6BB2A6DE" w:rsidR="00CF5151" w:rsidRPr="007362F2" w:rsidRDefault="00CF5151" w:rsidP="00CF5151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wiedzę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-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umiejętności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zdobyte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trakcie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studiów;</w:t>
            </w:r>
          </w:p>
        </w:tc>
        <w:tc>
          <w:tcPr>
            <w:tcW w:w="1865" w:type="dxa"/>
          </w:tcPr>
          <w:p w14:paraId="18BE1AB5" w14:textId="553A98DE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K_K04</w:t>
            </w:r>
          </w:p>
        </w:tc>
      </w:tr>
      <w:tr w:rsidR="007362F2" w:rsidRPr="007362F2" w14:paraId="5EAC0CD9" w14:textId="77777777" w:rsidTr="050FD1E3">
        <w:tc>
          <w:tcPr>
            <w:tcW w:w="1681" w:type="dxa"/>
          </w:tcPr>
          <w:p w14:paraId="73BF85E7" w14:textId="6F5BBDE2" w:rsidR="00CF5151" w:rsidRPr="007362F2" w:rsidRDefault="1809D36F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4AAC1920" w:rsidRPr="050FD1E3">
              <w:rPr>
                <w:rFonts w:ascii="Corbel" w:hAnsi="Corbel"/>
                <w:b w:val="0"/>
                <w:sz w:val="23"/>
                <w:szCs w:val="23"/>
              </w:rPr>
              <w:t>14</w:t>
            </w:r>
          </w:p>
        </w:tc>
        <w:tc>
          <w:tcPr>
            <w:tcW w:w="5974" w:type="dxa"/>
          </w:tcPr>
          <w:p w14:paraId="0977F142" w14:textId="77777777" w:rsidR="00CF5151" w:rsidRPr="007362F2" w:rsidRDefault="00CF5151" w:rsidP="00A72F60">
            <w:pPr>
              <w:pStyle w:val="TableParagraph"/>
              <w:spacing w:line="280" w:lineRule="exact"/>
              <w:ind w:left="0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Wykazuje</w:t>
            </w:r>
            <w:r w:rsidRPr="007362F2">
              <w:rPr>
                <w:bCs/>
                <w:spacing w:val="7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odpowiedzialność</w:t>
            </w:r>
            <w:r w:rsidRPr="007362F2">
              <w:rPr>
                <w:bCs/>
                <w:spacing w:val="7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za</w:t>
            </w:r>
            <w:r w:rsidRPr="007362F2">
              <w:rPr>
                <w:bCs/>
                <w:spacing w:val="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własne</w:t>
            </w:r>
            <w:r w:rsidRPr="007362F2">
              <w:rPr>
                <w:bCs/>
                <w:spacing w:val="7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przygotowanie</w:t>
            </w:r>
            <w:r w:rsidRPr="007362F2">
              <w:rPr>
                <w:bCs/>
                <w:spacing w:val="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do</w:t>
            </w:r>
          </w:p>
          <w:p w14:paraId="1580D280" w14:textId="596F19D0" w:rsidR="00CF5151" w:rsidRPr="007362F2" w:rsidRDefault="00CF5151" w:rsidP="00CF5151">
            <w:pPr>
              <w:pStyle w:val="Nagwek"/>
              <w:spacing w:line="280" w:lineRule="exact"/>
              <w:jc w:val="both"/>
              <w:rPr>
                <w:rFonts w:ascii="Corbel" w:hAnsi="Corbel"/>
                <w:bCs/>
                <w:sz w:val="23"/>
              </w:rPr>
            </w:pPr>
            <w:r w:rsidRPr="007362F2">
              <w:rPr>
                <w:rFonts w:ascii="Corbel" w:hAnsi="Corbel"/>
                <w:bCs/>
                <w:sz w:val="23"/>
              </w:rPr>
              <w:t>pracy,</w:t>
            </w:r>
            <w:r w:rsidRPr="007362F2">
              <w:rPr>
                <w:rFonts w:ascii="Corbel" w:hAnsi="Corbel"/>
                <w:bCs/>
                <w:spacing w:val="-3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podejmowane</w:t>
            </w:r>
            <w:r w:rsidRPr="007362F2">
              <w:rPr>
                <w:rFonts w:ascii="Corbel" w:hAnsi="Corbel"/>
                <w:bCs/>
                <w:spacing w:val="-1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decyzje,</w:t>
            </w:r>
            <w:r w:rsidRPr="007362F2">
              <w:rPr>
                <w:rFonts w:ascii="Corbel" w:hAnsi="Corbel"/>
                <w:bCs/>
                <w:spacing w:val="-2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działania</w:t>
            </w:r>
            <w:r w:rsidRPr="007362F2">
              <w:rPr>
                <w:rFonts w:ascii="Corbel" w:hAnsi="Corbel"/>
                <w:bCs/>
                <w:spacing w:val="-2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i</w:t>
            </w:r>
            <w:r w:rsidRPr="007362F2">
              <w:rPr>
                <w:rFonts w:ascii="Corbel" w:hAnsi="Corbel"/>
                <w:bCs/>
                <w:spacing w:val="-3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ich</w:t>
            </w:r>
            <w:r w:rsidRPr="007362F2">
              <w:rPr>
                <w:rFonts w:ascii="Corbel" w:hAnsi="Corbel"/>
                <w:bCs/>
                <w:spacing w:val="-3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skutki;</w:t>
            </w:r>
          </w:p>
        </w:tc>
        <w:tc>
          <w:tcPr>
            <w:tcW w:w="1865" w:type="dxa"/>
          </w:tcPr>
          <w:p w14:paraId="5C45E1D5" w14:textId="0975DBA5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K_K05</w:t>
            </w:r>
          </w:p>
        </w:tc>
      </w:tr>
      <w:tr w:rsidR="00CF5151" w:rsidRPr="007362F2" w14:paraId="287F1A16" w14:textId="77777777" w:rsidTr="050FD1E3">
        <w:tc>
          <w:tcPr>
            <w:tcW w:w="1681" w:type="dxa"/>
          </w:tcPr>
          <w:p w14:paraId="5A24C7AE" w14:textId="06A0E127" w:rsidR="00CF5151" w:rsidRPr="007362F2" w:rsidRDefault="1809D36F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63FCC73F" w:rsidRPr="050FD1E3">
              <w:rPr>
                <w:rFonts w:ascii="Corbel" w:hAnsi="Corbel"/>
                <w:b w:val="0"/>
                <w:sz w:val="23"/>
                <w:szCs w:val="23"/>
              </w:rPr>
              <w:t>15</w:t>
            </w:r>
          </w:p>
        </w:tc>
        <w:tc>
          <w:tcPr>
            <w:tcW w:w="5974" w:type="dxa"/>
          </w:tcPr>
          <w:p w14:paraId="500D41A4" w14:textId="054C7D26" w:rsidR="00CF5151" w:rsidRPr="007362F2" w:rsidRDefault="00CF5151" w:rsidP="0062227C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spacing w:before="1" w:line="276" w:lineRule="auto"/>
              <w:ind w:right="100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Ma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świadomość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doniosłości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zachowania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się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18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sposób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 xml:space="preserve">profesjonalny i etyczny, identyfikuje i </w:t>
            </w:r>
            <w:r w:rsidRPr="007362F2">
              <w:rPr>
                <w:bCs/>
                <w:spacing w:val="-1"/>
                <w:sz w:val="23"/>
              </w:rPr>
              <w:t>rozwiązuje</w:t>
            </w:r>
            <w:r w:rsidR="0062227C"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dylematy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moralne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związane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ze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stosowaniem prawa;</w:t>
            </w:r>
          </w:p>
        </w:tc>
        <w:tc>
          <w:tcPr>
            <w:tcW w:w="1865" w:type="dxa"/>
          </w:tcPr>
          <w:p w14:paraId="279C0BD8" w14:textId="336F58EF" w:rsidR="00CF5151" w:rsidRPr="007362F2" w:rsidRDefault="00CF5151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</w:p>
        </w:tc>
      </w:tr>
    </w:tbl>
    <w:p w14:paraId="75E76F8A" w14:textId="77777777" w:rsidR="0085747A" w:rsidRPr="007362F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AEF712" w14:textId="77777777" w:rsidR="0085747A" w:rsidRPr="007362F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362F2">
        <w:rPr>
          <w:rFonts w:ascii="Corbel" w:hAnsi="Corbel"/>
          <w:b/>
          <w:sz w:val="24"/>
          <w:szCs w:val="24"/>
        </w:rPr>
        <w:t>3.3</w:t>
      </w:r>
      <w:r w:rsidR="001D7B54" w:rsidRPr="007362F2">
        <w:rPr>
          <w:rFonts w:ascii="Corbel" w:hAnsi="Corbel"/>
          <w:b/>
          <w:sz w:val="24"/>
          <w:szCs w:val="24"/>
        </w:rPr>
        <w:t xml:space="preserve"> </w:t>
      </w:r>
      <w:r w:rsidR="0085747A" w:rsidRPr="007362F2">
        <w:rPr>
          <w:rFonts w:ascii="Corbel" w:hAnsi="Corbel"/>
          <w:b/>
          <w:sz w:val="24"/>
          <w:szCs w:val="24"/>
        </w:rPr>
        <w:t>T</w:t>
      </w:r>
      <w:r w:rsidR="001D7B54" w:rsidRPr="007362F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362F2">
        <w:rPr>
          <w:rFonts w:ascii="Corbel" w:hAnsi="Corbel"/>
          <w:sz w:val="24"/>
          <w:szCs w:val="24"/>
        </w:rPr>
        <w:t xml:space="preserve">  </w:t>
      </w:r>
    </w:p>
    <w:p w14:paraId="354943C8" w14:textId="77777777" w:rsidR="0085747A" w:rsidRPr="007362F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50FD1E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7924"/>
        <w:gridCol w:w="827"/>
      </w:tblGrid>
      <w:tr w:rsidR="007362F2" w:rsidRPr="007362F2" w14:paraId="2580BA67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FD1E" w14:textId="77777777" w:rsidR="0062227C" w:rsidRPr="007362F2" w:rsidRDefault="0062227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13BC" w14:textId="77777777" w:rsidR="0062227C" w:rsidRPr="007362F2" w:rsidRDefault="0062227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D0BE" w14:textId="77777777" w:rsidR="0062227C" w:rsidRPr="007362F2" w:rsidRDefault="0062227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="007362F2" w:rsidRPr="007362F2" w14:paraId="20AE24DE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CFCB" w14:textId="77777777" w:rsidR="0062227C" w:rsidRPr="007362F2" w:rsidRDefault="0062227C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786F" w14:textId="68FCB883" w:rsidR="0062227C" w:rsidRPr="007362F2" w:rsidRDefault="00B91DE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eastAsia="Cambria" w:hAnsi="Corbel" w:cs="Calibri"/>
              </w:rPr>
              <w:t>P</w:t>
            </w:r>
            <w:r w:rsidR="0084091E" w:rsidRPr="007362F2">
              <w:rPr>
                <w:rFonts w:ascii="Corbel" w:eastAsia="Cambria" w:hAnsi="Corbel" w:cs="Calibri"/>
              </w:rPr>
              <w:t>ojęcie</w:t>
            </w:r>
            <w:r w:rsidR="00226B2A" w:rsidRPr="007362F2">
              <w:rPr>
                <w:rFonts w:ascii="Corbel" w:eastAsia="Cambria" w:hAnsi="Corbel" w:cs="Calibri"/>
              </w:rPr>
              <w:t xml:space="preserve"> i cechy</w:t>
            </w:r>
            <w:r w:rsidRPr="007362F2">
              <w:rPr>
                <w:rFonts w:ascii="Corbel" w:eastAsia="Cambria" w:hAnsi="Corbel" w:cs="Calibri"/>
              </w:rPr>
              <w:t xml:space="preserve"> kontroli</w:t>
            </w:r>
            <w:r w:rsidR="00226B2A" w:rsidRPr="007362F2">
              <w:rPr>
                <w:rFonts w:ascii="Corbel" w:eastAsia="Cambria" w:hAnsi="Corbel" w:cs="Calibri"/>
              </w:rPr>
              <w:t>; podmioty sprawujące kontrolę nad wykonywaniem gospodarki komunalnej</w:t>
            </w:r>
            <w:r w:rsidRPr="007362F2">
              <w:rPr>
                <w:rFonts w:ascii="Corbel" w:eastAsia="Cambria" w:hAnsi="Corbel" w:cs="Calibri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246D" w14:textId="1AD9A1CA" w:rsidR="0062227C" w:rsidRPr="007362F2" w:rsidRDefault="00D5120C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61049C04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F43" w14:textId="6B12D5A6" w:rsidR="00E46C62" w:rsidRPr="007362F2" w:rsidRDefault="00E46C62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lastRenderedPageBreak/>
              <w:t>2.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7FD5" w14:textId="0AB46558" w:rsidR="00E46C62" w:rsidRPr="007362F2" w:rsidRDefault="00226B2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Pojęcie i cechy nadzoru</w:t>
            </w:r>
            <w:r w:rsidR="00B87A79" w:rsidRPr="007362F2">
              <w:rPr>
                <w:rFonts w:ascii="Corbel" w:eastAsia="Cambria" w:hAnsi="Corbel" w:cs="Calibri"/>
              </w:rPr>
              <w:t>; podmioty sprawujące nadzór nad wykonywaniem gospodarki komunalnej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6D6" w14:textId="3AA87662" w:rsidR="00E46C62" w:rsidRPr="007362F2" w:rsidRDefault="00B87A79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3EB0E391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447" w14:textId="431F3B49" w:rsidR="00C33C9A" w:rsidRPr="007362F2" w:rsidRDefault="00C33C9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3.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998C" w14:textId="72B52CD6" w:rsidR="00C33C9A" w:rsidRPr="007362F2" w:rsidRDefault="00C33C9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Podmiotowy zakres gospodarki komunalnej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5AB6" w14:textId="2B8615D0" w:rsidR="00C33C9A" w:rsidRPr="007362F2" w:rsidRDefault="00C33C9A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01642E97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2620" w14:textId="1D194A94" w:rsidR="0062227C" w:rsidRPr="007362F2" w:rsidRDefault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4</w:t>
            </w:r>
            <w:r w:rsidR="0062227C" w:rsidRPr="007362F2">
              <w:rPr>
                <w:rFonts w:ascii="Corbel" w:eastAsia="Cambria" w:hAnsi="Corbel" w:cs="Calibri"/>
              </w:rPr>
              <w:t>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6C6B" w14:textId="195A79F7" w:rsidR="0062227C" w:rsidRPr="007362F2" w:rsidRDefault="00D5120C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/>
              </w:rPr>
              <w:t>Formy prowadzenia gospodarki komunalnej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3A0F" w14:textId="5A60FFC2" w:rsidR="0062227C" w:rsidRPr="007362F2" w:rsidRDefault="00D5120C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3428FC4E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01DC" w14:textId="5E1AF967" w:rsidR="0062227C" w:rsidRPr="007362F2" w:rsidRDefault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5</w:t>
            </w:r>
            <w:r w:rsidR="0062227C" w:rsidRPr="007362F2">
              <w:rPr>
                <w:rFonts w:ascii="Corbel" w:eastAsia="Cambria" w:hAnsi="Corbel" w:cs="Calibri"/>
              </w:rPr>
              <w:t>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5F2B" w14:textId="55C90C0E" w:rsidR="0062227C" w:rsidRPr="007362F2" w:rsidRDefault="00D5120C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/>
              </w:rPr>
              <w:t xml:space="preserve">Zaopatrzenie w wodę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894" w14:textId="42B17C3A" w:rsidR="0062227C" w:rsidRPr="007362F2" w:rsidRDefault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7362F2" w:rsidRPr="007362F2" w14:paraId="500F129C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E79" w14:textId="3C1031D2" w:rsidR="00526A55" w:rsidRPr="007362F2" w:rsidRDefault="00C33C9A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6</w:t>
            </w:r>
            <w:r w:rsidR="00526A55" w:rsidRPr="007362F2">
              <w:rPr>
                <w:rFonts w:ascii="Corbel" w:eastAsia="Cambria" w:hAnsi="Corbel" w:cs="Calibri"/>
              </w:rPr>
              <w:t>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6E4" w14:textId="2C652D97" w:rsidR="00526A55" w:rsidRPr="007362F2" w:rsidRDefault="00ED0C72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Zagadnienia związane z utrzymaniem czystości i porządku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7FD" w14:textId="156E4410" w:rsidR="00526A55" w:rsidRPr="007362F2" w:rsidRDefault="00526A55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7362F2" w:rsidRPr="007362F2" w14:paraId="2EF1C863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FCEF" w14:textId="3938524D" w:rsidR="00526A55" w:rsidRPr="007362F2" w:rsidRDefault="00C33C9A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  <w:bCs/>
              </w:rPr>
              <w:t>7</w:t>
            </w:r>
            <w:r w:rsidR="00526A55" w:rsidRPr="007362F2">
              <w:rPr>
                <w:rFonts w:ascii="Corbel" w:eastAsia="Cambria" w:hAnsi="Corbel" w:cs="Calibri"/>
                <w:bCs/>
              </w:rPr>
              <w:t>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20B6" w14:textId="54E3A7C7" w:rsidR="00526A55" w:rsidRPr="007362F2" w:rsidRDefault="00ED0C72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Zagadnienia związane z utrzymaniem zieleni miejskiej (parki, zieleń osiedlowa i przyuliczna, ogrody działkowe, lasy komunalne</w:t>
            </w:r>
            <w:r w:rsidR="00B87A79" w:rsidRPr="007362F2">
              <w:rPr>
                <w:rFonts w:ascii="Corbel" w:eastAsia="Cambria" w:hAnsi="Corbel" w:cs="Calibri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F53" w14:textId="1D2B0640" w:rsidR="00526A55" w:rsidRPr="007362F2" w:rsidRDefault="00B87A79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6222EE63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9198" w14:textId="3F826CFF" w:rsidR="00526A55" w:rsidRPr="007362F2" w:rsidRDefault="00C33C9A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  <w:bCs/>
              </w:rPr>
              <w:t>8</w:t>
            </w:r>
            <w:r w:rsidR="00526A55" w:rsidRPr="007362F2">
              <w:rPr>
                <w:rFonts w:ascii="Corbel" w:eastAsia="Cambria" w:hAnsi="Corbel" w:cs="Calibri"/>
                <w:bCs/>
              </w:rPr>
              <w:t>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4E1" w14:textId="16147CD6" w:rsidR="00526A55" w:rsidRPr="007362F2" w:rsidRDefault="00B87A79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Energetyka komunalna (zbiorowe ogrzewanie budynków i obiektów komunalnych)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293" w14:textId="3C425512" w:rsidR="00526A55" w:rsidRPr="007362F2" w:rsidRDefault="00526A55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7362F2" w:rsidRPr="007362F2" w14:paraId="4EAAED2F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6503" w14:textId="4B937CFA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7362F2">
              <w:rPr>
                <w:rFonts w:ascii="Corbel" w:eastAsia="Cambria" w:hAnsi="Corbel" w:cs="Calibri"/>
                <w:bCs/>
              </w:rPr>
              <w:t>9.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0739" w14:textId="7475FDEC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  <w:bCs/>
              </w:rPr>
              <w:t>Oświetlenie ulic i placów publicznych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D518" w14:textId="6D9B4FA0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7362F2" w:rsidRPr="007362F2" w14:paraId="14E521D6" w14:textId="77777777" w:rsidTr="0062227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83C2" w14:textId="73C7EB99" w:rsidR="00C33C9A" w:rsidRPr="007362F2" w:rsidRDefault="00C33C9A" w:rsidP="00C33C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10.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93C" w14:textId="37483FF1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  <w:bCs/>
              </w:rPr>
              <w:t>Zagadnienia związane z cmentarzami komunalnymi oraz chowaniem zmarłych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1E1" w14:textId="57C65D1E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C33C9A" w:rsidRPr="007362F2" w14:paraId="580F8678" w14:textId="77777777" w:rsidTr="007C0BC1">
        <w:tc>
          <w:tcPr>
            <w:tcW w:w="8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BF7" w14:textId="7D85F176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/>
              </w:rPr>
            </w:pPr>
            <w:r w:rsidRPr="007362F2">
              <w:rPr>
                <w:rFonts w:ascii="Corbel" w:eastAsia="Cambria" w:hAnsi="Corbel" w:cs="Calibri"/>
                <w:b/>
              </w:rPr>
              <w:t>Suma: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814" w14:textId="432F5152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  <w:b/>
              </w:rPr>
            </w:pPr>
            <w:r w:rsidRPr="007362F2">
              <w:rPr>
                <w:rFonts w:ascii="Corbel" w:eastAsia="Cambria" w:hAnsi="Corbel" w:cs="Calibri"/>
                <w:b/>
              </w:rPr>
              <w:t>15</w:t>
            </w:r>
          </w:p>
        </w:tc>
      </w:tr>
    </w:tbl>
    <w:p w14:paraId="256CD433" w14:textId="77777777" w:rsidR="0085747A" w:rsidRPr="007362F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157208" w14:textId="77777777" w:rsidR="0085747A" w:rsidRPr="007362F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362F2">
        <w:rPr>
          <w:rFonts w:ascii="Corbel" w:hAnsi="Corbel"/>
          <w:sz w:val="24"/>
          <w:szCs w:val="24"/>
        </w:rPr>
        <w:t xml:space="preserve">, </w:t>
      </w:r>
      <w:r w:rsidRPr="007362F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7865"/>
        <w:gridCol w:w="827"/>
      </w:tblGrid>
      <w:tr w:rsidR="007362F2" w:rsidRPr="007362F2" w14:paraId="05AA5F6A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7D58" w14:textId="77777777" w:rsidR="003006BA" w:rsidRPr="007362F2" w:rsidRDefault="003006BA" w:rsidP="00B5109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556F" w14:textId="77777777" w:rsidR="003006BA" w:rsidRPr="007362F2" w:rsidRDefault="003006BA" w:rsidP="00B5109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7392" w14:textId="77777777" w:rsidR="003006BA" w:rsidRPr="007362F2" w:rsidRDefault="003006BA" w:rsidP="00B5109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="007362F2" w:rsidRPr="007362F2" w14:paraId="3669C086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21E6" w14:textId="527BA5BB" w:rsidR="00C33C9A" w:rsidRPr="007362F2" w:rsidRDefault="00C33C9A" w:rsidP="00C33C9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5DD4" w14:textId="33EB8C1B" w:rsidR="00C33C9A" w:rsidRPr="007362F2" w:rsidRDefault="00C33C9A" w:rsidP="00C33C9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eastAsia="Cambria" w:hAnsi="Corbel" w:cs="Calibri"/>
              </w:rPr>
              <w:t xml:space="preserve">Pojęcie i cechy kontroli; podmioty sprawujące kontrolę nad wykonywaniem gospodarki komunalnej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6FCC" w14:textId="118B03DC" w:rsidR="00C33C9A" w:rsidRPr="007362F2" w:rsidRDefault="00C33C9A" w:rsidP="00C33C9A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438EA2D5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9F3D" w14:textId="6501A547" w:rsidR="00C33C9A" w:rsidRPr="007362F2" w:rsidRDefault="00C33C9A" w:rsidP="00C33C9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905E" w14:textId="13959DA4" w:rsidR="00C33C9A" w:rsidRPr="007362F2" w:rsidRDefault="00C33C9A" w:rsidP="00C33C9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Pojęcie i cechy nadzoru; podmioty sprawujące nadzór nad wykonywaniem gospodarki komunalnej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29C" w14:textId="7AB86168" w:rsidR="00C33C9A" w:rsidRPr="007362F2" w:rsidRDefault="00C33C9A" w:rsidP="00C33C9A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2EC2BD01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AD01" w14:textId="0BB7E370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3.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E138" w14:textId="25E79DED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eastAsia="Cambria" w:hAnsi="Corbel" w:cs="Calibri"/>
              </w:rPr>
              <w:t>Podmiotowy zakres gospodarki komunalnej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03B9" w14:textId="0BE9D2AB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14268E98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9F4F" w14:textId="517D62B1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4.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92A2" w14:textId="7D8B504E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/>
              </w:rPr>
              <w:t>Formy prowadzenia gospodarki komunalnej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149" w14:textId="37DC74C7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4CB976B6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253A" w14:textId="76CD316E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5.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EAE6" w14:textId="25352791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hAnsi="Corbel"/>
              </w:rPr>
              <w:t xml:space="preserve">Zaopatrzenie w wodę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8AC" w14:textId="21DC4E6B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7362F2" w:rsidRPr="007362F2" w14:paraId="5479CD83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113" w14:textId="27FE921E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6.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07EC" w14:textId="48AF8FA9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Zagadnienia związane z utrzymaniem czystości i porządku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AE0B" w14:textId="043FD620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7362F2" w:rsidRPr="007362F2" w14:paraId="77710549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B9F" w14:textId="2A012484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  <w:bCs/>
              </w:rPr>
              <w:t>7.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537" w14:textId="7A541636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Zagadnienia związane z utrzymaniem zieleni miejskiej (parki, zieleń osiedlowa i przyuliczna, ogrody działkowe, lasy komunalne)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2BE" w14:textId="1C18BB55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2</w:t>
            </w:r>
          </w:p>
        </w:tc>
      </w:tr>
      <w:tr w:rsidR="007362F2" w:rsidRPr="007362F2" w14:paraId="37579683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C1DF" w14:textId="147FA90C" w:rsidR="00C33C9A" w:rsidRPr="007362F2" w:rsidRDefault="00C33C9A" w:rsidP="00C33C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  <w:bCs/>
              </w:rPr>
              <w:t>8.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7B1" w14:textId="06822973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Energetyka komunalna (zbiorowe ogrzewanie budynków i obiektów komunalnych)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EFC8" w14:textId="3420C52D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7362F2" w:rsidRPr="007362F2" w14:paraId="3C304295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4AD" w14:textId="735E2E93" w:rsidR="00C33C9A" w:rsidRPr="007362F2" w:rsidRDefault="00C33C9A" w:rsidP="00C33C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  <w:bCs/>
              </w:rPr>
              <w:t>9.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8675" w14:textId="1520DF7A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7362F2">
              <w:rPr>
                <w:rFonts w:ascii="Corbel" w:eastAsia="Cambria" w:hAnsi="Corbel" w:cs="Calibri"/>
                <w:bCs/>
              </w:rPr>
              <w:t>Oświetlenie ulic i placów publicznych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0687" w14:textId="4D768EE2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7362F2" w:rsidRPr="007362F2" w14:paraId="116079BC" w14:textId="77777777" w:rsidTr="0022052F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A4B" w14:textId="3333BFC3" w:rsidR="00C33C9A" w:rsidRPr="007362F2" w:rsidRDefault="00C33C9A" w:rsidP="00C33C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10.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2C1" w14:textId="1E190468" w:rsidR="00C33C9A" w:rsidRPr="007362F2" w:rsidRDefault="00C33C9A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7362F2">
              <w:rPr>
                <w:rFonts w:ascii="Corbel" w:eastAsia="Cambria" w:hAnsi="Corbel" w:cs="Calibri"/>
                <w:bCs/>
              </w:rPr>
              <w:t>Zagadnienia związane z cmentarzami komunalnymi oraz chowaniem zmarłych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934" w14:textId="3EBF8825" w:rsidR="00C33C9A" w:rsidRPr="007362F2" w:rsidRDefault="00C33C9A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7362F2">
              <w:rPr>
                <w:rFonts w:ascii="Corbel" w:eastAsia="Cambria" w:hAnsi="Corbel" w:cs="Calibri"/>
              </w:rPr>
              <w:t>1</w:t>
            </w:r>
          </w:p>
        </w:tc>
      </w:tr>
      <w:tr w:rsidR="0022052F" w:rsidRPr="007362F2" w14:paraId="3DF1ED5E" w14:textId="77777777" w:rsidTr="007D350A">
        <w:trPr>
          <w:trHeight w:val="362"/>
        </w:trPr>
        <w:tc>
          <w:tcPr>
            <w:tcW w:w="8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2FB3" w14:textId="1B7CEF8D" w:rsidR="0022052F" w:rsidRPr="007362F2" w:rsidRDefault="0022052F" w:rsidP="00C33C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/>
              </w:rPr>
            </w:pPr>
            <w:r w:rsidRPr="007362F2">
              <w:rPr>
                <w:rFonts w:ascii="Corbel" w:eastAsia="Cambria" w:hAnsi="Corbel" w:cs="Calibri"/>
                <w:b/>
              </w:rPr>
              <w:t>Suma: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441" w14:textId="014AAB4B" w:rsidR="0022052F" w:rsidRPr="007362F2" w:rsidRDefault="0022052F" w:rsidP="00C33C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  <w:b/>
              </w:rPr>
            </w:pPr>
            <w:r w:rsidRPr="007362F2">
              <w:rPr>
                <w:rFonts w:ascii="Corbel" w:eastAsia="Cambria" w:hAnsi="Corbel" w:cs="Calibri"/>
                <w:b/>
              </w:rPr>
              <w:t>15</w:t>
            </w:r>
          </w:p>
        </w:tc>
      </w:tr>
    </w:tbl>
    <w:p w14:paraId="19DAF545" w14:textId="031E3657" w:rsidR="0085747A" w:rsidRPr="007362F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001FC7" w14:textId="77777777" w:rsidR="0085747A" w:rsidRPr="007362F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>3.4 Metody dydaktyczne</w:t>
      </w:r>
      <w:r w:rsidRPr="007362F2">
        <w:rPr>
          <w:rFonts w:ascii="Corbel" w:hAnsi="Corbel"/>
          <w:b w:val="0"/>
          <w:smallCaps w:val="0"/>
          <w:szCs w:val="24"/>
        </w:rPr>
        <w:t xml:space="preserve"> </w:t>
      </w:r>
    </w:p>
    <w:p w14:paraId="1FCFC241" w14:textId="77777777" w:rsidR="0085747A" w:rsidRPr="007362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A8F5A9" w14:textId="597B0B39" w:rsidR="00D757A4" w:rsidRPr="007362F2" w:rsidRDefault="003A20FB" w:rsidP="003A20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362F2">
        <w:rPr>
          <w:rFonts w:ascii="Corbel" w:hAnsi="Corbel"/>
          <w:b w:val="0"/>
          <w:smallCaps w:val="0"/>
          <w:szCs w:val="24"/>
        </w:rPr>
        <w:t xml:space="preserve">Wykład: </w:t>
      </w:r>
      <w:r w:rsidR="00046B86" w:rsidRPr="007362F2">
        <w:rPr>
          <w:rFonts w:ascii="Corbel" w:hAnsi="Corbel"/>
          <w:b w:val="0"/>
          <w:smallCaps w:val="0"/>
          <w:szCs w:val="24"/>
        </w:rPr>
        <w:t xml:space="preserve">wykład, </w:t>
      </w:r>
      <w:r w:rsidRPr="007362F2">
        <w:rPr>
          <w:rFonts w:ascii="Corbel" w:hAnsi="Corbel"/>
          <w:b w:val="0"/>
          <w:smallCaps w:val="0"/>
          <w:szCs w:val="24"/>
        </w:rPr>
        <w:t>wykład z prezentacją multimedialną,</w:t>
      </w:r>
      <w:r w:rsidRPr="007362F2">
        <w:rPr>
          <w:rFonts w:ascii="Calibri" w:hAnsi="Calibri"/>
          <w:b w:val="0"/>
          <w:smallCaps w:val="0"/>
          <w:sz w:val="22"/>
        </w:rPr>
        <w:t xml:space="preserve"> </w:t>
      </w:r>
      <w:r w:rsidRPr="007362F2">
        <w:rPr>
          <w:rFonts w:ascii="Corbel" w:hAnsi="Corbel"/>
          <w:b w:val="0"/>
          <w:smallCaps w:val="0"/>
          <w:szCs w:val="24"/>
        </w:rPr>
        <w:t>metody kształcenia na odległość</w:t>
      </w:r>
    </w:p>
    <w:p w14:paraId="27562857" w14:textId="69A5FFC2" w:rsidR="003A20FB" w:rsidRPr="007362F2" w:rsidRDefault="00D757A4" w:rsidP="003A20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362F2">
        <w:rPr>
          <w:rFonts w:ascii="Corbel" w:hAnsi="Corbel"/>
          <w:b w:val="0"/>
          <w:smallCaps w:val="0"/>
          <w:szCs w:val="24"/>
        </w:rPr>
        <w:t xml:space="preserve">Ćwiczenia: ćwiczenia z prezentacją multimedialną, </w:t>
      </w:r>
      <w:r w:rsidR="003A20FB" w:rsidRPr="007362F2">
        <w:rPr>
          <w:rFonts w:ascii="Corbel" w:hAnsi="Corbel"/>
          <w:b w:val="0"/>
          <w:smallCaps w:val="0"/>
          <w:szCs w:val="24"/>
        </w:rPr>
        <w:t>analiza i interpretacja tekstów źródłowych, praca w grupach</w:t>
      </w:r>
      <w:r w:rsidRPr="007362F2">
        <w:rPr>
          <w:rFonts w:ascii="Corbel" w:hAnsi="Corbel"/>
          <w:b w:val="0"/>
          <w:smallCaps w:val="0"/>
          <w:szCs w:val="24"/>
        </w:rPr>
        <w:t xml:space="preserve"> (rozwiązywanie zadań, dyskusja)</w:t>
      </w:r>
      <w:r w:rsidR="003A20FB" w:rsidRPr="007362F2">
        <w:rPr>
          <w:rFonts w:ascii="Corbel" w:hAnsi="Corbel"/>
          <w:b w:val="0"/>
          <w:smallCaps w:val="0"/>
          <w:szCs w:val="24"/>
        </w:rPr>
        <w:t>, analiza przypadków, prezentacje studentów, omawianie problematyki referatów</w:t>
      </w:r>
      <w:r w:rsidRPr="007362F2">
        <w:rPr>
          <w:rFonts w:ascii="Corbel" w:hAnsi="Corbel"/>
          <w:b w:val="0"/>
          <w:smallCaps w:val="0"/>
          <w:szCs w:val="24"/>
        </w:rPr>
        <w:t>, metody kształcenia na odległość</w:t>
      </w:r>
    </w:p>
    <w:p w14:paraId="37434F65" w14:textId="77777777" w:rsidR="00E960BB" w:rsidRPr="007362F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49AB90" w14:textId="77777777" w:rsidR="0085747A" w:rsidRPr="007362F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4. </w:t>
      </w:r>
      <w:r w:rsidR="0085747A" w:rsidRPr="007362F2">
        <w:rPr>
          <w:rFonts w:ascii="Corbel" w:hAnsi="Corbel"/>
          <w:smallCaps w:val="0"/>
          <w:szCs w:val="24"/>
        </w:rPr>
        <w:t>METODY I KRYTERIA OCENY</w:t>
      </w:r>
      <w:r w:rsidR="009F4610" w:rsidRPr="007362F2">
        <w:rPr>
          <w:rFonts w:ascii="Corbel" w:hAnsi="Corbel"/>
          <w:smallCaps w:val="0"/>
          <w:szCs w:val="24"/>
        </w:rPr>
        <w:t xml:space="preserve"> </w:t>
      </w:r>
    </w:p>
    <w:p w14:paraId="21476CEF" w14:textId="77777777" w:rsidR="00923D7D" w:rsidRPr="007362F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2ADA73" w14:textId="77777777" w:rsidR="0085747A" w:rsidRPr="007362F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362F2">
        <w:rPr>
          <w:rFonts w:ascii="Corbel" w:hAnsi="Corbel"/>
          <w:smallCaps w:val="0"/>
          <w:szCs w:val="24"/>
        </w:rPr>
        <w:t>uczenia się</w:t>
      </w:r>
    </w:p>
    <w:p w14:paraId="230B4E83" w14:textId="77777777" w:rsidR="0085747A" w:rsidRPr="007362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362F2" w:rsidRPr="007362F2" w14:paraId="1AAB54C2" w14:textId="77777777" w:rsidTr="050FD1E3">
        <w:tc>
          <w:tcPr>
            <w:tcW w:w="1962" w:type="dxa"/>
            <w:vAlign w:val="center"/>
          </w:tcPr>
          <w:p w14:paraId="03CFBE2D" w14:textId="77777777" w:rsidR="0085747A" w:rsidRPr="007362F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BF7BDE" w14:textId="77777777" w:rsidR="0085747A" w:rsidRPr="007362F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3FFE456" w14:textId="77777777" w:rsidR="0085747A" w:rsidRPr="007362F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7362F2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E7BEA3" w14:textId="77777777" w:rsidR="00923D7D" w:rsidRPr="007362F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8955BE" w14:textId="77777777" w:rsidR="0085747A" w:rsidRPr="007362F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362F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362F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362F2" w:rsidRPr="007362F2" w14:paraId="095615D0" w14:textId="77777777" w:rsidTr="050FD1E3">
        <w:tc>
          <w:tcPr>
            <w:tcW w:w="1962" w:type="dxa"/>
          </w:tcPr>
          <w:p w14:paraId="321A85CA" w14:textId="204D7B96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441" w:type="dxa"/>
          </w:tcPr>
          <w:p w14:paraId="4AC77BF2" w14:textId="5F95E6EA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61EAD765" w14:textId="242166D5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66F9AB9A" w14:textId="77777777" w:rsidTr="050FD1E3">
        <w:tc>
          <w:tcPr>
            <w:tcW w:w="1962" w:type="dxa"/>
          </w:tcPr>
          <w:p w14:paraId="1EEFDBE0" w14:textId="24E1F57B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EK_02</w:t>
            </w:r>
          </w:p>
        </w:tc>
        <w:tc>
          <w:tcPr>
            <w:tcW w:w="5441" w:type="dxa"/>
          </w:tcPr>
          <w:p w14:paraId="132490FA" w14:textId="14C88836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7CDA8A54" w14:textId="3385CB02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3D6A1986" w14:textId="77777777" w:rsidTr="050FD1E3">
        <w:tc>
          <w:tcPr>
            <w:tcW w:w="1962" w:type="dxa"/>
          </w:tcPr>
          <w:p w14:paraId="73353E36" w14:textId="305883CD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EK_03</w:t>
            </w:r>
          </w:p>
        </w:tc>
        <w:tc>
          <w:tcPr>
            <w:tcW w:w="5441" w:type="dxa"/>
          </w:tcPr>
          <w:p w14:paraId="14B43730" w14:textId="6C1E33FD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60B5E6F4" w14:textId="2EC9EBDC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3722AEA0" w14:textId="77777777" w:rsidTr="050FD1E3">
        <w:tc>
          <w:tcPr>
            <w:tcW w:w="1962" w:type="dxa"/>
          </w:tcPr>
          <w:p w14:paraId="0728ADE0" w14:textId="6BD8F5FC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EK_04</w:t>
            </w:r>
          </w:p>
        </w:tc>
        <w:tc>
          <w:tcPr>
            <w:tcW w:w="5441" w:type="dxa"/>
          </w:tcPr>
          <w:p w14:paraId="67B6405F" w14:textId="5DBD6FD6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55D06795" w14:textId="136A327D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02FB63B6" w14:textId="77777777" w:rsidTr="050FD1E3">
        <w:tc>
          <w:tcPr>
            <w:tcW w:w="1962" w:type="dxa"/>
          </w:tcPr>
          <w:p w14:paraId="21C00251" w14:textId="6D8BBBCF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EK_05</w:t>
            </w:r>
          </w:p>
        </w:tc>
        <w:tc>
          <w:tcPr>
            <w:tcW w:w="5441" w:type="dxa"/>
          </w:tcPr>
          <w:p w14:paraId="35C2651A" w14:textId="4778598E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7DAD78AC" w14:textId="6C1F9789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496E93C1" w14:textId="77777777" w:rsidTr="050FD1E3">
        <w:tc>
          <w:tcPr>
            <w:tcW w:w="1962" w:type="dxa"/>
          </w:tcPr>
          <w:p w14:paraId="4F2A0F33" w14:textId="2B10784F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lastRenderedPageBreak/>
              <w:t>EK_06</w:t>
            </w:r>
          </w:p>
        </w:tc>
        <w:tc>
          <w:tcPr>
            <w:tcW w:w="5441" w:type="dxa"/>
          </w:tcPr>
          <w:p w14:paraId="44615ED3" w14:textId="682EC450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667FA1C9" w14:textId="13055078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663AAD31" w14:textId="77777777" w:rsidTr="050FD1E3">
        <w:tc>
          <w:tcPr>
            <w:tcW w:w="1962" w:type="dxa"/>
          </w:tcPr>
          <w:p w14:paraId="6E78B2AE" w14:textId="52A4D4E5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EK_07</w:t>
            </w:r>
          </w:p>
        </w:tc>
        <w:tc>
          <w:tcPr>
            <w:tcW w:w="5441" w:type="dxa"/>
          </w:tcPr>
          <w:p w14:paraId="7802C85B" w14:textId="32E66BC5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1DCD40C6" w14:textId="4DECBC12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53FC7470" w14:textId="77777777" w:rsidTr="050FD1E3">
        <w:tc>
          <w:tcPr>
            <w:tcW w:w="1962" w:type="dxa"/>
          </w:tcPr>
          <w:p w14:paraId="4EB59590" w14:textId="37C7B8B3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EK_08</w:t>
            </w:r>
          </w:p>
        </w:tc>
        <w:tc>
          <w:tcPr>
            <w:tcW w:w="5441" w:type="dxa"/>
          </w:tcPr>
          <w:p w14:paraId="7DBC329C" w14:textId="2D67033D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37EE81F5" w14:textId="0DF7EC63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6613D1B8" w14:textId="77777777" w:rsidTr="050FD1E3">
        <w:tc>
          <w:tcPr>
            <w:tcW w:w="1962" w:type="dxa"/>
          </w:tcPr>
          <w:p w14:paraId="27D71E00" w14:textId="57C8DE73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EK_09</w:t>
            </w:r>
          </w:p>
        </w:tc>
        <w:tc>
          <w:tcPr>
            <w:tcW w:w="5441" w:type="dxa"/>
          </w:tcPr>
          <w:p w14:paraId="79162FE0" w14:textId="63F401E4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6337931E" w14:textId="7B345060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2D0A41C5" w14:textId="77777777" w:rsidTr="050FD1E3">
        <w:tc>
          <w:tcPr>
            <w:tcW w:w="1962" w:type="dxa"/>
          </w:tcPr>
          <w:p w14:paraId="64CC8869" w14:textId="5AB41010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EK_10</w:t>
            </w:r>
          </w:p>
        </w:tc>
        <w:tc>
          <w:tcPr>
            <w:tcW w:w="5441" w:type="dxa"/>
          </w:tcPr>
          <w:p w14:paraId="4C2F76C6" w14:textId="0E494E78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53EC5874" w14:textId="044C4AD4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1FBFAAFD" w14:textId="77777777" w:rsidTr="050FD1E3">
        <w:tc>
          <w:tcPr>
            <w:tcW w:w="1962" w:type="dxa"/>
          </w:tcPr>
          <w:p w14:paraId="75EA59EE" w14:textId="5D10496E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EK_11</w:t>
            </w:r>
          </w:p>
          <w:p w14:paraId="72912D0E" w14:textId="2D05C6ED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441" w:type="dxa"/>
          </w:tcPr>
          <w:p w14:paraId="5BAB7861" w14:textId="2D540200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5C360737" w14:textId="255EC757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6DC79C59" w14:textId="77777777" w:rsidTr="050FD1E3">
        <w:tc>
          <w:tcPr>
            <w:tcW w:w="1962" w:type="dxa"/>
          </w:tcPr>
          <w:p w14:paraId="7C3A5001" w14:textId="62792767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EK_12</w:t>
            </w:r>
          </w:p>
        </w:tc>
        <w:tc>
          <w:tcPr>
            <w:tcW w:w="5441" w:type="dxa"/>
          </w:tcPr>
          <w:p w14:paraId="50C45FAA" w14:textId="0ADD7A84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1896D720" w14:textId="40122740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7362F2" w:rsidRPr="007362F2" w14:paraId="76858CB5" w14:textId="77777777" w:rsidTr="050FD1E3">
        <w:tc>
          <w:tcPr>
            <w:tcW w:w="1962" w:type="dxa"/>
          </w:tcPr>
          <w:p w14:paraId="59449858" w14:textId="5522763E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EK_13</w:t>
            </w:r>
          </w:p>
          <w:p w14:paraId="5F8C5DEC" w14:textId="0EFDA81B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441" w:type="dxa"/>
          </w:tcPr>
          <w:p w14:paraId="4576B96B" w14:textId="6DB1DC7D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76B41B3B" w14:textId="1378A981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FE71FC" w:rsidRPr="007362F2" w14:paraId="09593E57" w14:textId="77777777" w:rsidTr="050FD1E3">
        <w:tc>
          <w:tcPr>
            <w:tcW w:w="1962" w:type="dxa"/>
          </w:tcPr>
          <w:p w14:paraId="1D2510BC" w14:textId="6F5BBDE2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EK_14</w:t>
            </w:r>
          </w:p>
        </w:tc>
        <w:tc>
          <w:tcPr>
            <w:tcW w:w="5441" w:type="dxa"/>
          </w:tcPr>
          <w:p w14:paraId="453B7333" w14:textId="5B648CA3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14BF48D1" w14:textId="170B78E1" w:rsidR="00FE71FC" w:rsidRPr="007362F2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50FD1E3" w14:paraId="5143AF2B" w14:textId="77777777" w:rsidTr="050FD1E3">
        <w:tc>
          <w:tcPr>
            <w:tcW w:w="1962" w:type="dxa"/>
          </w:tcPr>
          <w:p w14:paraId="3753C408" w14:textId="06A0E127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EK_15</w:t>
            </w:r>
          </w:p>
        </w:tc>
        <w:tc>
          <w:tcPr>
            <w:tcW w:w="5441" w:type="dxa"/>
          </w:tcPr>
          <w:p w14:paraId="71E4C4E0" w14:textId="5B648CA3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1F96EE71" w14:textId="170B78E1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50FD1E3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</w:tbl>
    <w:p w14:paraId="2DAF642A" w14:textId="77777777" w:rsidR="00923D7D" w:rsidRPr="007362F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A26312" w14:textId="77777777" w:rsidR="0085747A" w:rsidRPr="007362F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4.2 </w:t>
      </w:r>
      <w:r w:rsidR="0085747A" w:rsidRPr="007362F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362F2">
        <w:rPr>
          <w:rFonts w:ascii="Corbel" w:hAnsi="Corbel"/>
          <w:smallCaps w:val="0"/>
          <w:szCs w:val="24"/>
        </w:rPr>
        <w:t xml:space="preserve"> </w:t>
      </w:r>
    </w:p>
    <w:p w14:paraId="3CBF6BC7" w14:textId="77777777" w:rsidR="00923D7D" w:rsidRPr="007362F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62F2" w14:paraId="534196A8" w14:textId="77777777" w:rsidTr="00923D7D">
        <w:tc>
          <w:tcPr>
            <w:tcW w:w="9670" w:type="dxa"/>
          </w:tcPr>
          <w:p w14:paraId="67866C9E" w14:textId="77777777" w:rsidR="00FE71FC" w:rsidRPr="007362F2" w:rsidRDefault="00FE71FC" w:rsidP="00FE71FC">
            <w:pPr>
              <w:pStyle w:val="Punktygwne"/>
              <w:spacing w:before="0" w:after="0"/>
              <w:jc w:val="both"/>
            </w:pPr>
            <w:r w:rsidRPr="007362F2"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14:paraId="2B01C93C" w14:textId="77777777" w:rsidR="00FE71FC" w:rsidRPr="007362F2" w:rsidRDefault="00FE71FC" w:rsidP="00FE71FC">
            <w:pPr>
              <w:pStyle w:val="Punktygwne"/>
              <w:spacing w:before="0" w:after="0"/>
              <w:jc w:val="both"/>
            </w:pPr>
            <w:r w:rsidRPr="007362F2">
              <w:rPr>
                <w:rFonts w:ascii="Corbel" w:hAnsi="Corbel"/>
                <w:b w:val="0"/>
                <w:smallCaps w:val="0"/>
                <w:sz w:val="22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14:paraId="3C683522" w14:textId="77777777" w:rsidR="0085747A" w:rsidRPr="007362F2" w:rsidRDefault="00FE71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  <w:p w14:paraId="750638AB" w14:textId="23DF389C" w:rsidR="00ED0340" w:rsidRPr="007362F2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DO EGZAMINU ORAZ ĆWICZEŃ STOSUJE SIĘ PRZELICZNIK ZA ODPOWIEDNI PROCENT UZYSKANYCH PUNKTÓW: </w:t>
            </w:r>
          </w:p>
          <w:p w14:paraId="0AB8FF72" w14:textId="77777777" w:rsidR="00ED0340" w:rsidRPr="007362F2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14:paraId="762C6DAF" w14:textId="77777777" w:rsidR="00ED0340" w:rsidRPr="007362F2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 51% - 60% - DOSTATECZNY,</w:t>
            </w:r>
          </w:p>
          <w:p w14:paraId="2178D866" w14:textId="77777777" w:rsidR="00ED0340" w:rsidRPr="007362F2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 61% - 70% - DOSTATECZNY PLUS,</w:t>
            </w:r>
          </w:p>
          <w:p w14:paraId="3412846B" w14:textId="77777777" w:rsidR="00ED0340" w:rsidRPr="007362F2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456EBBA9" w14:textId="77777777" w:rsidR="00ED0340" w:rsidRPr="007362F2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- 81% -  90% - DOBRY PLUS,</w:t>
            </w:r>
          </w:p>
          <w:p w14:paraId="6A9AE49F" w14:textId="4422247A" w:rsidR="00ED0340" w:rsidRPr="007362F2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- 91% -  100% - BARDZO DOBRY.</w:t>
            </w:r>
          </w:p>
        </w:tc>
      </w:tr>
    </w:tbl>
    <w:p w14:paraId="163D7E48" w14:textId="77777777" w:rsidR="0085747A" w:rsidRPr="007362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3C10" w14:textId="77777777" w:rsidR="009F4610" w:rsidRPr="007362F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62F2">
        <w:rPr>
          <w:rFonts w:ascii="Corbel" w:hAnsi="Corbel"/>
          <w:b/>
          <w:sz w:val="24"/>
          <w:szCs w:val="24"/>
        </w:rPr>
        <w:t xml:space="preserve">5. </w:t>
      </w:r>
      <w:r w:rsidR="00C61DC5" w:rsidRPr="007362F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671C96" w14:textId="77777777" w:rsidR="0085747A" w:rsidRPr="007362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7362F2" w:rsidRPr="007362F2" w14:paraId="2D4EBBB0" w14:textId="77777777" w:rsidTr="02A3F7DF">
        <w:tc>
          <w:tcPr>
            <w:tcW w:w="4902" w:type="dxa"/>
            <w:vAlign w:val="center"/>
          </w:tcPr>
          <w:p w14:paraId="2AC07A1D" w14:textId="77777777" w:rsidR="0085747A" w:rsidRPr="007362F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62F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62F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5197949" w14:textId="77777777" w:rsidR="0085747A" w:rsidRPr="007362F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62F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362F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362F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362F2" w:rsidRPr="007362F2" w14:paraId="256F7E77" w14:textId="77777777" w:rsidTr="02A3F7DF">
        <w:tc>
          <w:tcPr>
            <w:tcW w:w="4902" w:type="dxa"/>
          </w:tcPr>
          <w:p w14:paraId="4083246E" w14:textId="02C860C6" w:rsidR="001F5DF4" w:rsidRPr="007362F2" w:rsidRDefault="6F43164A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2A3F7DF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</w:tcPr>
          <w:p w14:paraId="714B57A4" w14:textId="77777777" w:rsidR="001F5DF4" w:rsidRPr="007362F2" w:rsidRDefault="001F5DF4" w:rsidP="001F5DF4">
            <w:pPr>
              <w:pStyle w:val="Akapitzlist"/>
              <w:spacing w:after="120" w:line="240" w:lineRule="auto"/>
              <w:ind w:left="0"/>
            </w:pPr>
            <w:r w:rsidRPr="007362F2">
              <w:rPr>
                <w:rFonts w:ascii="Corbel" w:hAnsi="Corbel"/>
              </w:rPr>
              <w:t>15 godz. - wykład</w:t>
            </w:r>
          </w:p>
          <w:p w14:paraId="02197378" w14:textId="20FE32EB" w:rsidR="001F5DF4" w:rsidRPr="007362F2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15 godz. - ćw.</w:t>
            </w:r>
          </w:p>
        </w:tc>
      </w:tr>
      <w:tr w:rsidR="007362F2" w:rsidRPr="007362F2" w14:paraId="28E42728" w14:textId="77777777" w:rsidTr="02A3F7DF">
        <w:tc>
          <w:tcPr>
            <w:tcW w:w="4902" w:type="dxa"/>
          </w:tcPr>
          <w:p w14:paraId="58A12552" w14:textId="41036F8A" w:rsidR="001F5DF4" w:rsidRPr="007362F2" w:rsidRDefault="6F43164A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2A3F7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77D4745" w:rsidRPr="02A3F7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BFF5C4" w14:textId="39218E8F" w:rsidR="001F5DF4" w:rsidRPr="007362F2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34428F5" w14:textId="5766E0A2" w:rsidR="001F5DF4" w:rsidRPr="007362F2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362F2" w:rsidRPr="007362F2" w14:paraId="018C2E86" w14:textId="77777777" w:rsidTr="02A3F7DF">
        <w:tc>
          <w:tcPr>
            <w:tcW w:w="4902" w:type="dxa"/>
          </w:tcPr>
          <w:p w14:paraId="31808A52" w14:textId="77777777" w:rsidR="001F5DF4" w:rsidRPr="007362F2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EF48795" w14:textId="2B474841" w:rsidR="001F5DF4" w:rsidRPr="007362F2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6024E8C" w14:textId="11D42CAC" w:rsidR="001F5DF4" w:rsidRPr="007362F2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 xml:space="preserve">80 godz. </w:t>
            </w:r>
          </w:p>
        </w:tc>
      </w:tr>
      <w:tr w:rsidR="007362F2" w:rsidRPr="007362F2" w14:paraId="1D02EEFB" w14:textId="77777777" w:rsidTr="02A3F7DF">
        <w:tc>
          <w:tcPr>
            <w:tcW w:w="4902" w:type="dxa"/>
          </w:tcPr>
          <w:p w14:paraId="79E1801A" w14:textId="401956D8" w:rsidR="001F5DF4" w:rsidRPr="007362F2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AFC52D7" w14:textId="5B7EB48B" w:rsidR="001F5DF4" w:rsidRPr="007362F2" w:rsidRDefault="4C644EA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50FD1E3">
              <w:rPr>
                <w:rFonts w:ascii="Corbel" w:hAnsi="Corbel"/>
                <w:sz w:val="24"/>
                <w:szCs w:val="24"/>
              </w:rPr>
              <w:t xml:space="preserve">112 </w:t>
            </w:r>
          </w:p>
        </w:tc>
      </w:tr>
      <w:tr w:rsidR="007362F2" w:rsidRPr="007362F2" w14:paraId="093E2AD5" w14:textId="77777777" w:rsidTr="02A3F7DF">
        <w:tc>
          <w:tcPr>
            <w:tcW w:w="4902" w:type="dxa"/>
          </w:tcPr>
          <w:p w14:paraId="1496C3BD" w14:textId="1AD6EA60" w:rsidR="001F5DF4" w:rsidRPr="007362F2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6DFF81B" w14:textId="69D1E47B" w:rsidR="001F5DF4" w:rsidRPr="007362F2" w:rsidRDefault="4C644EA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50FD1E3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14:paraId="30FDED25" w14:textId="77777777" w:rsidR="0085747A" w:rsidRPr="007362F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62F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62F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7F6E06" w14:textId="77777777" w:rsidR="003E1941" w:rsidRPr="007362F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E11B2C" w14:textId="22C67051" w:rsidR="02A3F7DF" w:rsidRDefault="02A3F7DF">
      <w:r>
        <w:br w:type="page"/>
      </w:r>
    </w:p>
    <w:p w14:paraId="6BAC9DE4" w14:textId="77777777" w:rsidR="0085747A" w:rsidRPr="007362F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7362F2">
        <w:rPr>
          <w:rFonts w:ascii="Corbel" w:hAnsi="Corbel"/>
          <w:smallCaps w:val="0"/>
          <w:szCs w:val="24"/>
        </w:rPr>
        <w:t>PRAKTYKI ZAWO</w:t>
      </w:r>
      <w:r w:rsidR="009D3F3B" w:rsidRPr="007362F2">
        <w:rPr>
          <w:rFonts w:ascii="Corbel" w:hAnsi="Corbel"/>
          <w:smallCaps w:val="0"/>
          <w:szCs w:val="24"/>
        </w:rPr>
        <w:t>DOWE W RAMACH PRZEDMIOTU</w:t>
      </w:r>
    </w:p>
    <w:p w14:paraId="58321921" w14:textId="77777777" w:rsidR="0085747A" w:rsidRPr="007362F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362F2" w:rsidRPr="007362F2" w14:paraId="6A6206F6" w14:textId="77777777" w:rsidTr="0071620A">
        <w:trPr>
          <w:trHeight w:val="397"/>
        </w:trPr>
        <w:tc>
          <w:tcPr>
            <w:tcW w:w="3544" w:type="dxa"/>
          </w:tcPr>
          <w:p w14:paraId="14FAF702" w14:textId="77777777" w:rsidR="0085747A" w:rsidRPr="007362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E2D067" w14:textId="1B42FAF6" w:rsidR="0085747A" w:rsidRPr="007362F2" w:rsidRDefault="001F5D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7362F2" w14:paraId="4F558F77" w14:textId="77777777" w:rsidTr="0071620A">
        <w:trPr>
          <w:trHeight w:val="397"/>
        </w:trPr>
        <w:tc>
          <w:tcPr>
            <w:tcW w:w="3544" w:type="dxa"/>
          </w:tcPr>
          <w:p w14:paraId="4DB1FBD6" w14:textId="77777777" w:rsidR="0085747A" w:rsidRPr="007362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170CDF" w14:textId="5496ACAF" w:rsidR="0085747A" w:rsidRPr="007362F2" w:rsidRDefault="001F5D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06DBADF" w14:textId="77777777" w:rsidR="003E1941" w:rsidRPr="007362F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A6D368" w14:textId="77777777" w:rsidR="0085747A" w:rsidRPr="007362F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7. </w:t>
      </w:r>
      <w:r w:rsidR="0085747A" w:rsidRPr="007362F2">
        <w:rPr>
          <w:rFonts w:ascii="Corbel" w:hAnsi="Corbel"/>
          <w:smallCaps w:val="0"/>
          <w:szCs w:val="24"/>
        </w:rPr>
        <w:t>LITERATURA</w:t>
      </w:r>
      <w:r w:rsidRPr="007362F2">
        <w:rPr>
          <w:rFonts w:ascii="Corbel" w:hAnsi="Corbel"/>
          <w:smallCaps w:val="0"/>
          <w:szCs w:val="24"/>
        </w:rPr>
        <w:t xml:space="preserve"> </w:t>
      </w:r>
    </w:p>
    <w:p w14:paraId="170900D2" w14:textId="77777777" w:rsidR="00675843" w:rsidRPr="007362F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362F2" w:rsidRPr="007362F2" w14:paraId="43415488" w14:textId="77777777" w:rsidTr="050FD1E3">
        <w:trPr>
          <w:trHeight w:val="397"/>
        </w:trPr>
        <w:tc>
          <w:tcPr>
            <w:tcW w:w="7513" w:type="dxa"/>
          </w:tcPr>
          <w:p w14:paraId="57649D55" w14:textId="77777777" w:rsidR="0085747A" w:rsidRPr="007362F2" w:rsidRDefault="0085747A" w:rsidP="050FD1E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50FD1E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BAA9891" w14:textId="70A1F457" w:rsidR="050FD1E3" w:rsidRDefault="050FD1E3" w:rsidP="050FD1E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5646F2" w14:textId="77777777" w:rsidR="001F5DF4" w:rsidRPr="007362F2" w:rsidRDefault="003079C0" w:rsidP="00757E9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M. Wierzbowski (red.), </w:t>
            </w:r>
            <w:r w:rsidRPr="007362F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administracyjne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>, Wyd.1</w:t>
            </w:r>
            <w:r w:rsidR="00C02120" w:rsidRPr="007362F2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r w:rsidR="00C02120" w:rsidRPr="007362F2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="00C02120" w:rsidRPr="007362F2"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  <w:p w14:paraId="4F712911" w14:textId="63CD3F06" w:rsidR="00C02120" w:rsidRPr="007362F2" w:rsidRDefault="0022052F" w:rsidP="00ED03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E. Ura, </w:t>
            </w:r>
            <w:r w:rsidRPr="007362F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administracyjne, 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>Wyd. 4 Wydawnictwo Wolters Kluwer, Warszawa 2021</w:t>
            </w:r>
          </w:p>
        </w:tc>
      </w:tr>
      <w:tr w:rsidR="0085747A" w:rsidRPr="007362F2" w14:paraId="1964EF22" w14:textId="77777777" w:rsidTr="050FD1E3">
        <w:trPr>
          <w:trHeight w:val="397"/>
        </w:trPr>
        <w:tc>
          <w:tcPr>
            <w:tcW w:w="7513" w:type="dxa"/>
          </w:tcPr>
          <w:p w14:paraId="32B42C51" w14:textId="77777777" w:rsidR="0085747A" w:rsidRPr="007362F2" w:rsidRDefault="0085747A" w:rsidP="050FD1E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50FD1E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C54B9B3" w14:textId="49A1CEC8" w:rsidR="00757E98" w:rsidRPr="007362F2" w:rsidRDefault="00B14D51" w:rsidP="008A029A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M. Biliński, W. Gonet, H. Wolska</w:t>
            </w:r>
            <w:r w:rsidR="008A029A"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A029A" w:rsidRPr="007362F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Gospodarka komunalna. Problematyka realizacji zadań publicznych, </w:t>
            </w:r>
            <w:r w:rsidR="008A029A" w:rsidRPr="007362F2">
              <w:rPr>
                <w:rFonts w:ascii="Corbel" w:hAnsi="Corbel"/>
                <w:b w:val="0"/>
                <w:smallCaps w:val="0"/>
                <w:szCs w:val="24"/>
              </w:rPr>
              <w:t>Wydawnictwo Wolters Kluwer, Warszawa 2020</w:t>
            </w:r>
          </w:p>
        </w:tc>
      </w:tr>
    </w:tbl>
    <w:p w14:paraId="50369C6E" w14:textId="77777777" w:rsidR="0085747A" w:rsidRPr="007362F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5888D2" w14:textId="77777777" w:rsidR="0085747A" w:rsidRPr="007362F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7362F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62F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161A8" w14:textId="77777777" w:rsidR="00C117E5" w:rsidRDefault="00C117E5" w:rsidP="00C16ABF">
      <w:pPr>
        <w:spacing w:after="0" w:line="240" w:lineRule="auto"/>
      </w:pPr>
      <w:r>
        <w:separator/>
      </w:r>
    </w:p>
  </w:endnote>
  <w:endnote w:type="continuationSeparator" w:id="0">
    <w:p w14:paraId="6DEA6A21" w14:textId="77777777" w:rsidR="00C117E5" w:rsidRDefault="00C117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DAD89" w14:textId="77777777" w:rsidR="00C117E5" w:rsidRDefault="00C117E5" w:rsidP="00C16ABF">
      <w:pPr>
        <w:spacing w:after="0" w:line="240" w:lineRule="auto"/>
      </w:pPr>
      <w:r>
        <w:separator/>
      </w:r>
    </w:p>
  </w:footnote>
  <w:footnote w:type="continuationSeparator" w:id="0">
    <w:p w14:paraId="3447F5AD" w14:textId="77777777" w:rsidR="00C117E5" w:rsidRDefault="00C117E5" w:rsidP="00C16ABF">
      <w:pPr>
        <w:spacing w:after="0" w:line="240" w:lineRule="auto"/>
      </w:pPr>
      <w:r>
        <w:continuationSeparator/>
      </w:r>
    </w:p>
  </w:footnote>
  <w:footnote w:id="1">
    <w:p w14:paraId="315962A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D1F02"/>
    <w:multiLevelType w:val="hybridMultilevel"/>
    <w:tmpl w:val="34D05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E799A"/>
    <w:multiLevelType w:val="hybridMultilevel"/>
    <w:tmpl w:val="F15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11D44"/>
    <w:multiLevelType w:val="hybridMultilevel"/>
    <w:tmpl w:val="FBD8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0A1"/>
    <w:rsid w:val="00044C82"/>
    <w:rsid w:val="00046B8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352A"/>
    <w:rsid w:val="00124BFF"/>
    <w:rsid w:val="0012560E"/>
    <w:rsid w:val="00127108"/>
    <w:rsid w:val="00134B13"/>
    <w:rsid w:val="00146BC0"/>
    <w:rsid w:val="001512DF"/>
    <w:rsid w:val="00153C41"/>
    <w:rsid w:val="00154381"/>
    <w:rsid w:val="001640A7"/>
    <w:rsid w:val="00164FA7"/>
    <w:rsid w:val="00166A03"/>
    <w:rsid w:val="001718A7"/>
    <w:rsid w:val="001737CF"/>
    <w:rsid w:val="00176083"/>
    <w:rsid w:val="001860B9"/>
    <w:rsid w:val="00192F37"/>
    <w:rsid w:val="00194879"/>
    <w:rsid w:val="001A70D2"/>
    <w:rsid w:val="001B7068"/>
    <w:rsid w:val="001D657B"/>
    <w:rsid w:val="001D7B54"/>
    <w:rsid w:val="001E0209"/>
    <w:rsid w:val="001F2CA2"/>
    <w:rsid w:val="001F5DF4"/>
    <w:rsid w:val="002144C0"/>
    <w:rsid w:val="0022052F"/>
    <w:rsid w:val="00220578"/>
    <w:rsid w:val="0022477D"/>
    <w:rsid w:val="00226B2A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84A"/>
    <w:rsid w:val="002D3375"/>
    <w:rsid w:val="002D73D4"/>
    <w:rsid w:val="002F02A3"/>
    <w:rsid w:val="002F4ABE"/>
    <w:rsid w:val="003006BA"/>
    <w:rsid w:val="003018BA"/>
    <w:rsid w:val="0030395F"/>
    <w:rsid w:val="00305C92"/>
    <w:rsid w:val="003079C0"/>
    <w:rsid w:val="00312A45"/>
    <w:rsid w:val="003151C5"/>
    <w:rsid w:val="0031779F"/>
    <w:rsid w:val="003343CF"/>
    <w:rsid w:val="00346FE9"/>
    <w:rsid w:val="0034759A"/>
    <w:rsid w:val="003503F6"/>
    <w:rsid w:val="003530DD"/>
    <w:rsid w:val="0035362C"/>
    <w:rsid w:val="00354BC3"/>
    <w:rsid w:val="00363F78"/>
    <w:rsid w:val="003A0A5B"/>
    <w:rsid w:val="003A1176"/>
    <w:rsid w:val="003A20FB"/>
    <w:rsid w:val="003C0560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A55"/>
    <w:rsid w:val="0053188B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227C"/>
    <w:rsid w:val="00627FC9"/>
    <w:rsid w:val="00647FA8"/>
    <w:rsid w:val="00650C5F"/>
    <w:rsid w:val="00654934"/>
    <w:rsid w:val="006620D9"/>
    <w:rsid w:val="00671958"/>
    <w:rsid w:val="00675843"/>
    <w:rsid w:val="00696477"/>
    <w:rsid w:val="006C167B"/>
    <w:rsid w:val="006D050F"/>
    <w:rsid w:val="006D5C0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2F2"/>
    <w:rsid w:val="00745302"/>
    <w:rsid w:val="007461D6"/>
    <w:rsid w:val="00746EC8"/>
    <w:rsid w:val="00757E98"/>
    <w:rsid w:val="00763BF1"/>
    <w:rsid w:val="00766FD4"/>
    <w:rsid w:val="00771E6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6571"/>
    <w:rsid w:val="0081707E"/>
    <w:rsid w:val="0084091E"/>
    <w:rsid w:val="008449B3"/>
    <w:rsid w:val="008552A2"/>
    <w:rsid w:val="0085747A"/>
    <w:rsid w:val="00884922"/>
    <w:rsid w:val="00885F64"/>
    <w:rsid w:val="008917F9"/>
    <w:rsid w:val="008A029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4477"/>
    <w:rsid w:val="009F3C5C"/>
    <w:rsid w:val="009F4610"/>
    <w:rsid w:val="009F62EF"/>
    <w:rsid w:val="00A00ECC"/>
    <w:rsid w:val="00A03F3F"/>
    <w:rsid w:val="00A155EE"/>
    <w:rsid w:val="00A2245B"/>
    <w:rsid w:val="00A30110"/>
    <w:rsid w:val="00A35A26"/>
    <w:rsid w:val="00A36899"/>
    <w:rsid w:val="00A371F6"/>
    <w:rsid w:val="00A43BF6"/>
    <w:rsid w:val="00A53FA5"/>
    <w:rsid w:val="00A54817"/>
    <w:rsid w:val="00A601C8"/>
    <w:rsid w:val="00A60799"/>
    <w:rsid w:val="00A72F60"/>
    <w:rsid w:val="00A84C85"/>
    <w:rsid w:val="00A93FB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D51"/>
    <w:rsid w:val="00B3130B"/>
    <w:rsid w:val="00B40ADB"/>
    <w:rsid w:val="00B43B77"/>
    <w:rsid w:val="00B43E80"/>
    <w:rsid w:val="00B607DB"/>
    <w:rsid w:val="00B61742"/>
    <w:rsid w:val="00B66529"/>
    <w:rsid w:val="00B75946"/>
    <w:rsid w:val="00B8056E"/>
    <w:rsid w:val="00B819C8"/>
    <w:rsid w:val="00B82308"/>
    <w:rsid w:val="00B87A79"/>
    <w:rsid w:val="00B90885"/>
    <w:rsid w:val="00B91DE8"/>
    <w:rsid w:val="00BA3D8D"/>
    <w:rsid w:val="00BA4BD4"/>
    <w:rsid w:val="00BB520A"/>
    <w:rsid w:val="00BD3869"/>
    <w:rsid w:val="00BD66E9"/>
    <w:rsid w:val="00BD6FF4"/>
    <w:rsid w:val="00BF2C41"/>
    <w:rsid w:val="00C02120"/>
    <w:rsid w:val="00C058B4"/>
    <w:rsid w:val="00C05F44"/>
    <w:rsid w:val="00C117E5"/>
    <w:rsid w:val="00C131B5"/>
    <w:rsid w:val="00C16ABF"/>
    <w:rsid w:val="00C170AE"/>
    <w:rsid w:val="00C26CB7"/>
    <w:rsid w:val="00C324C1"/>
    <w:rsid w:val="00C33C9A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0622"/>
    <w:rsid w:val="00CB3EA0"/>
    <w:rsid w:val="00CC2C5A"/>
    <w:rsid w:val="00CD6897"/>
    <w:rsid w:val="00CE02C0"/>
    <w:rsid w:val="00CE5BAC"/>
    <w:rsid w:val="00CF25BE"/>
    <w:rsid w:val="00CF5151"/>
    <w:rsid w:val="00CF78ED"/>
    <w:rsid w:val="00D02B25"/>
    <w:rsid w:val="00D02EBA"/>
    <w:rsid w:val="00D03CA2"/>
    <w:rsid w:val="00D17C3C"/>
    <w:rsid w:val="00D26B2C"/>
    <w:rsid w:val="00D352C9"/>
    <w:rsid w:val="00D425B2"/>
    <w:rsid w:val="00D428D6"/>
    <w:rsid w:val="00D5120C"/>
    <w:rsid w:val="00D552B2"/>
    <w:rsid w:val="00D608D1"/>
    <w:rsid w:val="00D74119"/>
    <w:rsid w:val="00D757A4"/>
    <w:rsid w:val="00D8075B"/>
    <w:rsid w:val="00D8678B"/>
    <w:rsid w:val="00DA2114"/>
    <w:rsid w:val="00DB2FDB"/>
    <w:rsid w:val="00DE09C0"/>
    <w:rsid w:val="00DE4A14"/>
    <w:rsid w:val="00DF2A59"/>
    <w:rsid w:val="00DF320D"/>
    <w:rsid w:val="00DF71C8"/>
    <w:rsid w:val="00E129B8"/>
    <w:rsid w:val="00E21E7D"/>
    <w:rsid w:val="00E22FBC"/>
    <w:rsid w:val="00E24BF5"/>
    <w:rsid w:val="00E25338"/>
    <w:rsid w:val="00E35AFC"/>
    <w:rsid w:val="00E46C6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40"/>
    <w:rsid w:val="00ED03AB"/>
    <w:rsid w:val="00ED0C72"/>
    <w:rsid w:val="00ED32D2"/>
    <w:rsid w:val="00EE32DE"/>
    <w:rsid w:val="00EE5457"/>
    <w:rsid w:val="00EF7CBF"/>
    <w:rsid w:val="00F070AB"/>
    <w:rsid w:val="00F17567"/>
    <w:rsid w:val="00F27A7B"/>
    <w:rsid w:val="00F5154E"/>
    <w:rsid w:val="00F526AF"/>
    <w:rsid w:val="00F617C3"/>
    <w:rsid w:val="00F7066B"/>
    <w:rsid w:val="00F83B28"/>
    <w:rsid w:val="00F9427A"/>
    <w:rsid w:val="00F96893"/>
    <w:rsid w:val="00F974DA"/>
    <w:rsid w:val="00FA46E5"/>
    <w:rsid w:val="00FB7DBA"/>
    <w:rsid w:val="00FC1097"/>
    <w:rsid w:val="00FC1C25"/>
    <w:rsid w:val="00FC3F45"/>
    <w:rsid w:val="00FD503F"/>
    <w:rsid w:val="00FD7589"/>
    <w:rsid w:val="00FE71FC"/>
    <w:rsid w:val="00FF016A"/>
    <w:rsid w:val="00FF1401"/>
    <w:rsid w:val="00FF5E7D"/>
    <w:rsid w:val="02A3F7DF"/>
    <w:rsid w:val="050FD1E3"/>
    <w:rsid w:val="08208F89"/>
    <w:rsid w:val="0CB29B2F"/>
    <w:rsid w:val="0EB6B429"/>
    <w:rsid w:val="0FFCC109"/>
    <w:rsid w:val="110F09F3"/>
    <w:rsid w:val="1229D78B"/>
    <w:rsid w:val="1551FCEA"/>
    <w:rsid w:val="1809D36F"/>
    <w:rsid w:val="1A7E5D21"/>
    <w:rsid w:val="1D38F518"/>
    <w:rsid w:val="1E24CA85"/>
    <w:rsid w:val="20E1D3C5"/>
    <w:rsid w:val="26C6AF01"/>
    <w:rsid w:val="283FFAE8"/>
    <w:rsid w:val="28E50C0E"/>
    <w:rsid w:val="34C55424"/>
    <w:rsid w:val="396C661F"/>
    <w:rsid w:val="3B083680"/>
    <w:rsid w:val="3BD7387A"/>
    <w:rsid w:val="3F1EFA92"/>
    <w:rsid w:val="443A7D6F"/>
    <w:rsid w:val="4AAC1920"/>
    <w:rsid w:val="4C644EA4"/>
    <w:rsid w:val="4F6411D9"/>
    <w:rsid w:val="507619D6"/>
    <w:rsid w:val="531AD4C5"/>
    <w:rsid w:val="5345E06F"/>
    <w:rsid w:val="577CAE55"/>
    <w:rsid w:val="589E40DC"/>
    <w:rsid w:val="63FCC73F"/>
    <w:rsid w:val="677D4745"/>
    <w:rsid w:val="6B76B523"/>
    <w:rsid w:val="6E8E21B0"/>
    <w:rsid w:val="6F43164A"/>
    <w:rsid w:val="703E0AB0"/>
    <w:rsid w:val="70E772C0"/>
    <w:rsid w:val="717312D6"/>
    <w:rsid w:val="75B18B78"/>
    <w:rsid w:val="772C7956"/>
    <w:rsid w:val="7AB2E3E7"/>
    <w:rsid w:val="7C43DCCB"/>
    <w:rsid w:val="7D5F53F3"/>
    <w:rsid w:val="7DF3FD51"/>
    <w:rsid w:val="7F3BA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933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C167B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6C16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6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16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6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167B"/>
    <w:rPr>
      <w:rFonts w:ascii="Calibri" w:hAnsi="Calibri"/>
      <w:b/>
      <w:bCs/>
      <w:lang w:eastAsia="en-US"/>
    </w:rPr>
  </w:style>
  <w:style w:type="paragraph" w:customStyle="1" w:styleId="Zawartotabeli">
    <w:name w:val="Zawartość tabeli"/>
    <w:basedOn w:val="Normalny"/>
    <w:rsid w:val="0062227C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0517E-4D7F-4906-A489-4C63EFFFF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1493</Words>
  <Characters>8964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2021-12-17T09:28:00Z</cp:lastPrinted>
  <dcterms:created xsi:type="dcterms:W3CDTF">2023-09-10T16:55:00Z</dcterms:created>
  <dcterms:modified xsi:type="dcterms:W3CDTF">2024-09-03T07:07:00Z</dcterms:modified>
</cp:coreProperties>
</file>